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CAF6E" w14:textId="77777777" w:rsidR="00A21CF7" w:rsidRDefault="00A21CF7" w:rsidP="004206BE">
      <w:pPr>
        <w:pStyle w:val="Header"/>
        <w:spacing w:after="0"/>
        <w:jc w:val="center"/>
        <w:rPr>
          <w:rFonts w:ascii="Tahoma" w:hAnsi="Tahoma" w:cs="Tahoma"/>
          <w:i/>
        </w:rPr>
      </w:pPr>
      <w:r w:rsidRPr="00E56E83">
        <w:rPr>
          <w:rFonts w:ascii="Tahoma" w:hAnsi="Tahoma" w:cs="Tahoma"/>
          <w:b/>
          <w:i/>
        </w:rPr>
        <w:t>Circulation restricted</w:t>
      </w:r>
      <w:r w:rsidRPr="00E56E83">
        <w:rPr>
          <w:rFonts w:ascii="Tahoma" w:hAnsi="Tahoma" w:cs="Tahoma"/>
          <w:i/>
        </w:rPr>
        <w:t xml:space="preserve"> to the Contracting Authority and to the author of the document to protect the individual and to protect privacy, commercial and industrial secrecy</w:t>
      </w:r>
    </w:p>
    <w:p w14:paraId="74A77891" w14:textId="77777777" w:rsidR="004D5ACA" w:rsidRPr="00E56E83" w:rsidRDefault="004D5ACA" w:rsidP="004206BE">
      <w:pPr>
        <w:pStyle w:val="Header"/>
        <w:spacing w:after="0"/>
        <w:jc w:val="center"/>
        <w:rPr>
          <w:rFonts w:ascii="Tahoma" w:hAnsi="Tahoma" w:cs="Tahoma"/>
          <w:i/>
        </w:rPr>
      </w:pPr>
    </w:p>
    <w:p w14:paraId="24EC211E" w14:textId="020F84C2" w:rsidR="004D5ACA" w:rsidRDefault="00FC6D9D" w:rsidP="005C5233">
      <w:pPr>
        <w:pStyle w:val="Header"/>
        <w:spacing w:before="120" w:after="120"/>
        <w:jc w:val="center"/>
        <w:rPr>
          <w:rFonts w:ascii="Tahoma" w:hAnsi="Tahoma" w:cs="Tahoma"/>
          <w:b/>
          <w:bCs/>
          <w:i/>
        </w:rPr>
      </w:pPr>
      <w:r w:rsidRPr="00E56E83">
        <w:rPr>
          <w:rFonts w:ascii="Tahoma" w:hAnsi="Tahoma" w:cs="Tahoma"/>
          <w:i/>
        </w:rPr>
        <w:t>Publication ref</w:t>
      </w:r>
      <w:r w:rsidR="00AA288E">
        <w:rPr>
          <w:rFonts w:ascii="Tahoma" w:hAnsi="Tahoma" w:cs="Tahoma"/>
          <w:i/>
        </w:rPr>
        <w:t>erence</w:t>
      </w:r>
      <w:r w:rsidRPr="00E56E83">
        <w:rPr>
          <w:rFonts w:ascii="Tahoma" w:hAnsi="Tahoma" w:cs="Tahoma"/>
          <w:i/>
        </w:rPr>
        <w:t>:</w:t>
      </w:r>
      <w:r w:rsidR="004D5ACA">
        <w:rPr>
          <w:rFonts w:ascii="Tahoma" w:hAnsi="Tahoma" w:cs="Tahoma"/>
          <w:i/>
        </w:rPr>
        <w:t xml:space="preserve"> </w:t>
      </w:r>
      <w:r w:rsidR="004D5ACA" w:rsidRPr="00D472AA">
        <w:rPr>
          <w:rFonts w:ascii="Tahoma" w:hAnsi="Tahoma" w:cs="Tahoma"/>
          <w:b/>
          <w:bCs/>
          <w:iCs/>
        </w:rPr>
        <w:t>IPA III-ENEST/2025/184378-3/31-PP1-TD0</w:t>
      </w:r>
      <w:r w:rsidR="006D2D23">
        <w:rPr>
          <w:rFonts w:ascii="Tahoma" w:hAnsi="Tahoma" w:cs="Tahoma"/>
          <w:b/>
          <w:bCs/>
          <w:iCs/>
        </w:rPr>
        <w:t>3</w:t>
      </w:r>
    </w:p>
    <w:p w14:paraId="7ED85F9D" w14:textId="6B052F72" w:rsidR="004D5ACA" w:rsidRPr="004D5ACA" w:rsidRDefault="00B45504" w:rsidP="005C5233">
      <w:pPr>
        <w:spacing w:before="120" w:after="120"/>
        <w:ind w:right="57"/>
        <w:jc w:val="center"/>
        <w:rPr>
          <w:rFonts w:ascii="Tahoma" w:hAnsi="Tahoma" w:cs="Tahoma"/>
          <w:b/>
        </w:rPr>
      </w:pPr>
      <w:r w:rsidRPr="00B45504">
        <w:rPr>
          <w:rFonts w:ascii="Tahoma" w:hAnsi="Tahoma" w:cs="Tahoma"/>
          <w:i/>
          <w:iCs/>
        </w:rPr>
        <w:t>Application for</w:t>
      </w:r>
      <w:r w:rsidRPr="00B45504">
        <w:rPr>
          <w:rFonts w:ascii="Tahoma" w:hAnsi="Tahoma" w:cs="Tahoma"/>
          <w:i/>
          <w:iCs/>
          <w:caps/>
        </w:rPr>
        <w:t>:</w:t>
      </w:r>
      <w:r w:rsidR="004D5ACA" w:rsidRPr="004D5ACA">
        <w:rPr>
          <w:rFonts w:ascii="Tahoma" w:hAnsi="Tahoma" w:cs="Tahoma"/>
          <w:caps/>
        </w:rPr>
        <w:t xml:space="preserve"> </w:t>
      </w:r>
      <w:r w:rsidR="00EB1396">
        <w:rPr>
          <w:rFonts w:ascii="Tahoma" w:hAnsi="Tahoma" w:cs="Tahoma"/>
          <w:b/>
          <w:szCs w:val="22"/>
        </w:rPr>
        <w:t xml:space="preserve">Engagement of trainers for </w:t>
      </w:r>
      <w:r w:rsidR="001B5359" w:rsidRPr="002A33E6">
        <w:rPr>
          <w:rFonts w:ascii="Tahoma" w:eastAsia="Tahoma" w:hAnsi="Tahoma" w:cs="Tahoma"/>
          <w:b/>
          <w:bCs/>
          <w:sz w:val="22"/>
          <w:szCs w:val="22"/>
        </w:rPr>
        <w:t>Let’s move</w:t>
      </w:r>
      <w:r w:rsidR="001B5359">
        <w:rPr>
          <w:rFonts w:ascii="Tahoma" w:eastAsia="Tahoma" w:hAnsi="Tahoma" w:cs="Tahoma"/>
          <w:b/>
          <w:bCs/>
          <w:sz w:val="22"/>
          <w:szCs w:val="22"/>
        </w:rPr>
        <w:t xml:space="preserve"> communities</w:t>
      </w:r>
      <w:r w:rsidR="001B5359">
        <w:rPr>
          <w:rFonts w:ascii="Tahoma" w:hAnsi="Tahoma" w:cs="Tahoma"/>
          <w:b/>
          <w:szCs w:val="22"/>
        </w:rPr>
        <w:t xml:space="preserve"> </w:t>
      </w:r>
      <w:r w:rsidR="00EB1396">
        <w:rPr>
          <w:rFonts w:ascii="Tahoma" w:hAnsi="Tahoma" w:cs="Tahoma"/>
          <w:b/>
          <w:szCs w:val="22"/>
        </w:rPr>
        <w:t>training</w:t>
      </w:r>
      <w:r w:rsidR="008A10B6">
        <w:rPr>
          <w:rFonts w:ascii="Tahoma" w:hAnsi="Tahoma" w:cs="Tahoma"/>
          <w:b/>
          <w:szCs w:val="22"/>
        </w:rPr>
        <w:t>s</w:t>
      </w:r>
    </w:p>
    <w:p w14:paraId="77C0B7AA" w14:textId="739F34C7" w:rsidR="006A4EB0" w:rsidRPr="004D5ACA" w:rsidRDefault="00B45504" w:rsidP="005C5233">
      <w:pPr>
        <w:spacing w:before="120" w:after="120"/>
        <w:ind w:right="9"/>
        <w:jc w:val="center"/>
        <w:rPr>
          <w:rFonts w:ascii="Tahoma" w:hAnsi="Tahoma" w:cs="Tahoma"/>
          <w:b/>
        </w:rPr>
      </w:pPr>
      <w:r w:rsidRPr="00B45504">
        <w:rPr>
          <w:rFonts w:ascii="Tahoma" w:hAnsi="Tahoma" w:cs="Tahoma"/>
          <w:i/>
          <w:iCs/>
        </w:rPr>
        <w:t>W</w:t>
      </w:r>
      <w:r w:rsidR="006A4EB0" w:rsidRPr="00B45504">
        <w:rPr>
          <w:rFonts w:ascii="Tahoma" w:hAnsi="Tahoma" w:cs="Tahoma"/>
          <w:i/>
          <w:iCs/>
        </w:rPr>
        <w:t>ithin project</w:t>
      </w:r>
      <w:r w:rsidRPr="00B45504">
        <w:rPr>
          <w:rFonts w:ascii="Tahoma" w:hAnsi="Tahoma" w:cs="Tahoma"/>
          <w:i/>
          <w:iCs/>
        </w:rPr>
        <w:t>:</w:t>
      </w:r>
      <w:r w:rsidR="004D5ACA" w:rsidRPr="004D5ACA">
        <w:rPr>
          <w:rFonts w:ascii="Tahoma" w:hAnsi="Tahoma" w:cs="Tahoma"/>
        </w:rPr>
        <w:t xml:space="preserve"> </w:t>
      </w:r>
      <w:r w:rsidR="004D5ACA" w:rsidRPr="004D5ACA">
        <w:rPr>
          <w:rFonts w:ascii="Tahoma" w:hAnsi="Tahoma" w:cs="Tahoma"/>
          <w:b/>
          <w:bCs/>
        </w:rPr>
        <w:t>Act</w:t>
      </w:r>
      <w:r w:rsidR="00F73E06">
        <w:rPr>
          <w:rFonts w:ascii="Tahoma" w:hAnsi="Tahoma" w:cs="Tahoma"/>
          <w:b/>
          <w:bCs/>
        </w:rPr>
        <w:t xml:space="preserve"> </w:t>
      </w:r>
      <w:r w:rsidR="004D5ACA" w:rsidRPr="004D5ACA">
        <w:rPr>
          <w:rFonts w:ascii="Tahoma" w:hAnsi="Tahoma" w:cs="Tahoma"/>
          <w:b/>
          <w:bCs/>
        </w:rPr>
        <w:t>&amp;</w:t>
      </w:r>
      <w:r w:rsidR="00F73E06">
        <w:rPr>
          <w:rFonts w:ascii="Tahoma" w:hAnsi="Tahoma" w:cs="Tahoma"/>
          <w:b/>
          <w:bCs/>
        </w:rPr>
        <w:t xml:space="preserve"> </w:t>
      </w:r>
      <w:r w:rsidR="004D5ACA" w:rsidRPr="004D5ACA">
        <w:rPr>
          <w:rFonts w:ascii="Tahoma" w:hAnsi="Tahoma" w:cs="Tahoma"/>
          <w:b/>
          <w:bCs/>
        </w:rPr>
        <w:t>Impact: Local Action for Civic Initiatives</w:t>
      </w:r>
    </w:p>
    <w:p w14:paraId="65A914BE" w14:textId="77777777" w:rsidR="004F4A41" w:rsidRPr="00E56E83" w:rsidRDefault="004F4A41" w:rsidP="00C25AD4">
      <w:pPr>
        <w:pStyle w:val="Default"/>
        <w:jc w:val="center"/>
        <w:rPr>
          <w:rFonts w:ascii="Tahoma" w:hAnsi="Tahoma" w:cs="Tahoma"/>
          <w:b/>
          <w:color w:val="auto"/>
          <w:sz w:val="20"/>
          <w:szCs w:val="20"/>
          <w:lang w:val="en-GB" w:eastAsia="en-GB"/>
        </w:rPr>
      </w:pPr>
    </w:p>
    <w:p w14:paraId="35755CE7" w14:textId="20DD3D09" w:rsidR="00322FC3" w:rsidRPr="00E56E83" w:rsidRDefault="00322FC3" w:rsidP="00C25AD4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4D5ACA">
        <w:rPr>
          <w:rFonts w:ascii="Tahoma" w:hAnsi="Tahoma" w:cs="Tahoma"/>
          <w:b/>
          <w:sz w:val="20"/>
          <w:szCs w:val="20"/>
        </w:rPr>
        <w:t xml:space="preserve">Deadline for submission: </w:t>
      </w:r>
      <w:r w:rsidR="00EB1396">
        <w:rPr>
          <w:rFonts w:ascii="Tahoma" w:hAnsi="Tahoma" w:cs="Tahoma"/>
          <w:b/>
          <w:sz w:val="20"/>
          <w:szCs w:val="20"/>
        </w:rPr>
        <w:t>September 2</w:t>
      </w:r>
      <w:r w:rsidR="00B21DE9">
        <w:rPr>
          <w:rFonts w:ascii="Tahoma" w:hAnsi="Tahoma" w:cs="Tahoma"/>
          <w:b/>
          <w:sz w:val="20"/>
          <w:szCs w:val="20"/>
        </w:rPr>
        <w:t>2</w:t>
      </w:r>
      <w:r w:rsidR="00B21DE9" w:rsidRPr="00B21DE9">
        <w:rPr>
          <w:rFonts w:ascii="Tahoma" w:hAnsi="Tahoma" w:cs="Tahoma"/>
          <w:b/>
          <w:sz w:val="20"/>
          <w:szCs w:val="20"/>
          <w:vertAlign w:val="superscript"/>
        </w:rPr>
        <w:t>nd</w:t>
      </w:r>
      <w:r w:rsidR="008A5410" w:rsidRPr="004D5ACA">
        <w:rPr>
          <w:rFonts w:ascii="Tahoma" w:hAnsi="Tahoma" w:cs="Tahoma"/>
          <w:b/>
          <w:sz w:val="20"/>
          <w:szCs w:val="20"/>
        </w:rPr>
        <w:t>, 202</w:t>
      </w:r>
      <w:r w:rsidR="004D5ACA" w:rsidRPr="004D5ACA">
        <w:rPr>
          <w:rFonts w:ascii="Tahoma" w:hAnsi="Tahoma" w:cs="Tahoma"/>
          <w:b/>
          <w:sz w:val="20"/>
          <w:szCs w:val="20"/>
        </w:rPr>
        <w:t>6</w:t>
      </w:r>
      <w:r w:rsidR="008A5410" w:rsidRPr="004D5ACA">
        <w:rPr>
          <w:rFonts w:ascii="Tahoma" w:hAnsi="Tahoma" w:cs="Tahoma"/>
          <w:b/>
          <w:sz w:val="20"/>
          <w:szCs w:val="20"/>
        </w:rPr>
        <w:t xml:space="preserve"> at </w:t>
      </w:r>
      <w:r w:rsidR="004D5ACA" w:rsidRPr="004D5ACA">
        <w:rPr>
          <w:rFonts w:ascii="Tahoma" w:hAnsi="Tahoma" w:cs="Tahoma"/>
          <w:b/>
          <w:sz w:val="20"/>
          <w:szCs w:val="20"/>
        </w:rPr>
        <w:t>15:00</w:t>
      </w:r>
      <w:r w:rsidR="008A5410" w:rsidRPr="004D5ACA">
        <w:rPr>
          <w:rFonts w:ascii="Tahoma" w:hAnsi="Tahoma" w:cs="Tahoma"/>
          <w:b/>
          <w:sz w:val="20"/>
          <w:szCs w:val="20"/>
        </w:rPr>
        <w:t xml:space="preserve"> CET</w:t>
      </w:r>
    </w:p>
    <w:p w14:paraId="7279E4CE" w14:textId="77777777" w:rsidR="00E635B5" w:rsidRPr="00E56E83" w:rsidRDefault="00E635B5" w:rsidP="00C25AD4">
      <w:pPr>
        <w:pStyle w:val="Default"/>
        <w:jc w:val="center"/>
        <w:rPr>
          <w:rFonts w:ascii="Tahoma" w:hAnsi="Tahoma" w:cs="Tahoma"/>
          <w:sz w:val="20"/>
          <w:szCs w:val="20"/>
        </w:rPr>
      </w:pPr>
    </w:p>
    <w:p w14:paraId="744664A9" w14:textId="77777777" w:rsidR="004E5149" w:rsidRPr="00E56E83" w:rsidRDefault="00A21CF7" w:rsidP="00DF2DE9">
      <w:pPr>
        <w:pStyle w:val="Blockquote"/>
        <w:ind w:left="0"/>
        <w:jc w:val="both"/>
        <w:rPr>
          <w:rFonts w:ascii="Tahoma" w:hAnsi="Tahoma" w:cs="Tahoma"/>
          <w:bCs/>
          <w:sz w:val="20"/>
          <w:lang w:val="en-GB"/>
        </w:rPr>
      </w:pPr>
      <w:r w:rsidRPr="00E56E83">
        <w:rPr>
          <w:rFonts w:ascii="Tahoma" w:hAnsi="Tahoma" w:cs="Tahoma"/>
          <w:b/>
          <w:sz w:val="20"/>
          <w:lang w:val="en-GB"/>
        </w:rPr>
        <w:t>Please supply o</w:t>
      </w:r>
      <w:r w:rsidR="008A5410" w:rsidRPr="00E56E83">
        <w:rPr>
          <w:rStyle w:val="Strong"/>
          <w:rFonts w:ascii="Tahoma" w:hAnsi="Tahoma" w:cs="Tahoma"/>
          <w:sz w:val="20"/>
          <w:lang w:val="en-GB"/>
        </w:rPr>
        <w:t>ne</w:t>
      </w:r>
      <w:r w:rsidRPr="00E56E83">
        <w:rPr>
          <w:rStyle w:val="Strong"/>
          <w:rFonts w:ascii="Tahoma" w:hAnsi="Tahoma" w:cs="Tahoma"/>
          <w:sz w:val="20"/>
          <w:lang w:val="en-GB"/>
        </w:rPr>
        <w:t xml:space="preserve"> </w:t>
      </w:r>
      <w:r w:rsidR="008A5410" w:rsidRPr="00E56E83">
        <w:rPr>
          <w:rFonts w:ascii="Tahoma" w:hAnsi="Tahoma" w:cs="Tahoma"/>
          <w:sz w:val="20"/>
          <w:lang w:val="en-GB"/>
        </w:rPr>
        <w:t>application via e-mail</w:t>
      </w:r>
      <w:r w:rsidR="008A5410" w:rsidRPr="00E56E83">
        <w:rPr>
          <w:rFonts w:ascii="Tahoma" w:hAnsi="Tahoma" w:cs="Tahoma"/>
          <w:b/>
          <w:sz w:val="20"/>
          <w:lang w:val="en-GB"/>
        </w:rPr>
        <w:t>,</w:t>
      </w:r>
      <w:r w:rsidRPr="00E56E83">
        <w:rPr>
          <w:rFonts w:ascii="Tahoma" w:hAnsi="Tahoma" w:cs="Tahoma"/>
          <w:b/>
          <w:sz w:val="20"/>
          <w:lang w:val="en-GB"/>
        </w:rPr>
        <w:t xml:space="preserve"> </w:t>
      </w:r>
      <w:r w:rsidR="008A5410" w:rsidRPr="00E56E83">
        <w:rPr>
          <w:rFonts w:ascii="Tahoma" w:hAnsi="Tahoma" w:cs="Tahoma"/>
          <w:bCs/>
          <w:sz w:val="20"/>
          <w:lang w:val="en-GB"/>
        </w:rPr>
        <w:t>f</w:t>
      </w:r>
      <w:r w:rsidRPr="00E56E83">
        <w:rPr>
          <w:rFonts w:ascii="Tahoma" w:hAnsi="Tahoma" w:cs="Tahoma"/>
          <w:bCs/>
          <w:sz w:val="20"/>
          <w:lang w:val="en-GB"/>
        </w:rPr>
        <w:t xml:space="preserve">or </w:t>
      </w:r>
      <w:r w:rsidR="008A5410" w:rsidRPr="00E56E83">
        <w:rPr>
          <w:rFonts w:ascii="Tahoma" w:hAnsi="Tahoma" w:cs="Tahoma"/>
          <w:bCs/>
          <w:sz w:val="20"/>
          <w:lang w:val="en-GB"/>
        </w:rPr>
        <w:t>economic and ecological reasons.</w:t>
      </w:r>
    </w:p>
    <w:tbl>
      <w:tblPr>
        <w:tblpPr w:leftFromText="180" w:rightFromText="180" w:vertAnchor="text" w:horzAnchor="margin" w:tblpXSpec="center" w:tblpY="1528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2"/>
        <w:gridCol w:w="7212"/>
      </w:tblGrid>
      <w:tr w:rsidR="007B6D48" w:rsidRPr="00E56E83" w14:paraId="69BE4B3B" w14:textId="77777777" w:rsidTr="00DF2DE9">
        <w:tc>
          <w:tcPr>
            <w:tcW w:w="2402" w:type="dxa"/>
            <w:shd w:val="clear" w:color="auto" w:fill="95B3D7"/>
          </w:tcPr>
          <w:p w14:paraId="57088C58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Name (individual or legal representative)</w:t>
            </w:r>
          </w:p>
        </w:tc>
        <w:tc>
          <w:tcPr>
            <w:tcW w:w="7212" w:type="dxa"/>
          </w:tcPr>
          <w:p w14:paraId="7DFCE3DB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194C561A" w14:textId="77777777" w:rsidTr="00DF2DE9">
        <w:tc>
          <w:tcPr>
            <w:tcW w:w="2402" w:type="dxa"/>
            <w:shd w:val="clear" w:color="auto" w:fill="95B3D7"/>
          </w:tcPr>
          <w:p w14:paraId="44590E3E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Organisation</w:t>
            </w:r>
          </w:p>
        </w:tc>
        <w:tc>
          <w:tcPr>
            <w:tcW w:w="7212" w:type="dxa"/>
          </w:tcPr>
          <w:p w14:paraId="27844B5F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29825863" w14:textId="77777777" w:rsidTr="00DF2DE9">
        <w:tc>
          <w:tcPr>
            <w:tcW w:w="2402" w:type="dxa"/>
            <w:shd w:val="clear" w:color="auto" w:fill="95B3D7"/>
          </w:tcPr>
          <w:p w14:paraId="208FEE13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Legal form of organisation</w:t>
            </w:r>
          </w:p>
        </w:tc>
        <w:tc>
          <w:tcPr>
            <w:tcW w:w="7212" w:type="dxa"/>
          </w:tcPr>
          <w:p w14:paraId="4CAD2572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0831FF95" w14:textId="77777777" w:rsidTr="00DF2DE9">
        <w:tc>
          <w:tcPr>
            <w:tcW w:w="2402" w:type="dxa"/>
            <w:shd w:val="clear" w:color="auto" w:fill="95B3D7"/>
          </w:tcPr>
          <w:p w14:paraId="08859CDE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Date of registration</w:t>
            </w:r>
          </w:p>
        </w:tc>
        <w:tc>
          <w:tcPr>
            <w:tcW w:w="7212" w:type="dxa"/>
          </w:tcPr>
          <w:p w14:paraId="08DFAE65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7A056E60" w14:textId="77777777" w:rsidTr="00DF2DE9">
        <w:tc>
          <w:tcPr>
            <w:tcW w:w="2402" w:type="dxa"/>
            <w:shd w:val="clear" w:color="auto" w:fill="95B3D7"/>
          </w:tcPr>
          <w:p w14:paraId="0126B506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Place of registration</w:t>
            </w:r>
          </w:p>
        </w:tc>
        <w:tc>
          <w:tcPr>
            <w:tcW w:w="7212" w:type="dxa"/>
          </w:tcPr>
          <w:p w14:paraId="44FB5C01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5B6757C4" w14:textId="77777777" w:rsidTr="00DF2DE9">
        <w:tc>
          <w:tcPr>
            <w:tcW w:w="2402" w:type="dxa"/>
            <w:shd w:val="clear" w:color="auto" w:fill="95B3D7"/>
          </w:tcPr>
          <w:p w14:paraId="3D684047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Working status for individual applicant</w:t>
            </w:r>
          </w:p>
        </w:tc>
        <w:tc>
          <w:tcPr>
            <w:tcW w:w="7212" w:type="dxa"/>
          </w:tcPr>
          <w:p w14:paraId="6376B0BE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5BC09A7D" w14:textId="77777777" w:rsidTr="00DF2DE9">
        <w:tc>
          <w:tcPr>
            <w:tcW w:w="2402" w:type="dxa"/>
            <w:shd w:val="clear" w:color="auto" w:fill="95B3D7"/>
          </w:tcPr>
          <w:p w14:paraId="269EE5E1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Address</w:t>
            </w:r>
          </w:p>
        </w:tc>
        <w:tc>
          <w:tcPr>
            <w:tcW w:w="7212" w:type="dxa"/>
          </w:tcPr>
          <w:p w14:paraId="38E59CE4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7BAA8AEB" w14:textId="77777777" w:rsidTr="00DF2DE9">
        <w:tc>
          <w:tcPr>
            <w:tcW w:w="2402" w:type="dxa"/>
            <w:shd w:val="clear" w:color="auto" w:fill="95B3D7"/>
          </w:tcPr>
          <w:p w14:paraId="06F38814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ID No</w:t>
            </w:r>
          </w:p>
        </w:tc>
        <w:tc>
          <w:tcPr>
            <w:tcW w:w="7212" w:type="dxa"/>
          </w:tcPr>
          <w:p w14:paraId="47B81280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6E0AEB18" w14:textId="77777777" w:rsidTr="00DF2DE9">
        <w:tc>
          <w:tcPr>
            <w:tcW w:w="2402" w:type="dxa"/>
            <w:shd w:val="clear" w:color="auto" w:fill="95B3D7"/>
          </w:tcPr>
          <w:p w14:paraId="58A05214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PIB</w:t>
            </w:r>
          </w:p>
        </w:tc>
        <w:tc>
          <w:tcPr>
            <w:tcW w:w="7212" w:type="dxa"/>
          </w:tcPr>
          <w:p w14:paraId="1979BB16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1F326AB1" w14:textId="77777777" w:rsidTr="00DF2DE9">
        <w:tc>
          <w:tcPr>
            <w:tcW w:w="2402" w:type="dxa"/>
            <w:shd w:val="clear" w:color="auto" w:fill="92AADA"/>
          </w:tcPr>
          <w:p w14:paraId="33E9E916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PAYMENT</w:t>
            </w:r>
          </w:p>
        </w:tc>
        <w:tc>
          <w:tcPr>
            <w:tcW w:w="7212" w:type="dxa"/>
            <w:shd w:val="clear" w:color="auto" w:fill="92AADA"/>
          </w:tcPr>
          <w:p w14:paraId="2F9FC417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34F8E289" w14:textId="77777777" w:rsidTr="00DF2DE9">
        <w:tc>
          <w:tcPr>
            <w:tcW w:w="2402" w:type="dxa"/>
            <w:shd w:val="clear" w:color="auto" w:fill="95B3D7"/>
          </w:tcPr>
          <w:p w14:paraId="6C33D4F3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Bank</w:t>
            </w:r>
          </w:p>
        </w:tc>
        <w:tc>
          <w:tcPr>
            <w:tcW w:w="7212" w:type="dxa"/>
          </w:tcPr>
          <w:p w14:paraId="1B7D6784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3C396135" w14:textId="77777777" w:rsidTr="00DF2DE9">
        <w:tc>
          <w:tcPr>
            <w:tcW w:w="2402" w:type="dxa"/>
            <w:shd w:val="clear" w:color="auto" w:fill="95B3D7"/>
          </w:tcPr>
          <w:p w14:paraId="4B17625B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Bank Address</w:t>
            </w:r>
          </w:p>
        </w:tc>
        <w:tc>
          <w:tcPr>
            <w:tcW w:w="7212" w:type="dxa"/>
          </w:tcPr>
          <w:p w14:paraId="5B252CED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7249E0F4" w14:textId="77777777" w:rsidTr="00DF2DE9">
        <w:tc>
          <w:tcPr>
            <w:tcW w:w="2402" w:type="dxa"/>
            <w:shd w:val="clear" w:color="auto" w:fill="95B3D7"/>
          </w:tcPr>
          <w:p w14:paraId="0052F152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BIC SWIFT CODE</w:t>
            </w:r>
          </w:p>
        </w:tc>
        <w:tc>
          <w:tcPr>
            <w:tcW w:w="7212" w:type="dxa"/>
          </w:tcPr>
          <w:p w14:paraId="090079B6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6A17E939" w14:textId="77777777" w:rsidTr="00DF2DE9">
        <w:tc>
          <w:tcPr>
            <w:tcW w:w="2402" w:type="dxa"/>
            <w:shd w:val="clear" w:color="auto" w:fill="95B3D7"/>
          </w:tcPr>
          <w:p w14:paraId="1747F4CF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Bank account holder name</w:t>
            </w:r>
          </w:p>
        </w:tc>
        <w:tc>
          <w:tcPr>
            <w:tcW w:w="7212" w:type="dxa"/>
          </w:tcPr>
          <w:p w14:paraId="3E875D6D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0988FCA1" w14:textId="77777777" w:rsidTr="00DF2DE9">
        <w:tc>
          <w:tcPr>
            <w:tcW w:w="2402" w:type="dxa"/>
            <w:shd w:val="clear" w:color="auto" w:fill="95B3D7"/>
          </w:tcPr>
          <w:p w14:paraId="325B2C9D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IBAN</w:t>
            </w:r>
          </w:p>
        </w:tc>
        <w:tc>
          <w:tcPr>
            <w:tcW w:w="7212" w:type="dxa"/>
          </w:tcPr>
          <w:p w14:paraId="6ECB5501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290755B8" w14:textId="77777777" w:rsidTr="00DF2DE9">
        <w:tc>
          <w:tcPr>
            <w:tcW w:w="2402" w:type="dxa"/>
            <w:shd w:val="clear" w:color="auto" w:fill="95B3D7"/>
          </w:tcPr>
          <w:p w14:paraId="67506A4D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Bank account</w:t>
            </w:r>
          </w:p>
        </w:tc>
        <w:tc>
          <w:tcPr>
            <w:tcW w:w="7212" w:type="dxa"/>
          </w:tcPr>
          <w:p w14:paraId="130B068F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014041C4" w14:textId="77777777" w:rsidTr="00DF2DE9">
        <w:trPr>
          <w:trHeight w:val="192"/>
        </w:trPr>
        <w:tc>
          <w:tcPr>
            <w:tcW w:w="2402" w:type="dxa"/>
            <w:shd w:val="clear" w:color="auto" w:fill="92AADA"/>
          </w:tcPr>
          <w:p w14:paraId="19704F69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CONTACT</w:t>
            </w:r>
          </w:p>
        </w:tc>
        <w:tc>
          <w:tcPr>
            <w:tcW w:w="7212" w:type="dxa"/>
            <w:shd w:val="clear" w:color="auto" w:fill="92AADA"/>
          </w:tcPr>
          <w:p w14:paraId="04A32147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2082725E" w14:textId="77777777" w:rsidTr="00DF2DE9">
        <w:tc>
          <w:tcPr>
            <w:tcW w:w="2402" w:type="dxa"/>
            <w:shd w:val="clear" w:color="auto" w:fill="95B3D7"/>
          </w:tcPr>
          <w:p w14:paraId="1927ACAF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Telephone</w:t>
            </w:r>
          </w:p>
        </w:tc>
        <w:tc>
          <w:tcPr>
            <w:tcW w:w="7212" w:type="dxa"/>
          </w:tcPr>
          <w:p w14:paraId="22187D0F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4CA903FF" w14:textId="77777777" w:rsidTr="00DF2DE9">
        <w:tc>
          <w:tcPr>
            <w:tcW w:w="2402" w:type="dxa"/>
            <w:shd w:val="clear" w:color="auto" w:fill="95B3D7"/>
          </w:tcPr>
          <w:p w14:paraId="476A4E09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e-mail</w:t>
            </w:r>
          </w:p>
        </w:tc>
        <w:tc>
          <w:tcPr>
            <w:tcW w:w="7212" w:type="dxa"/>
          </w:tcPr>
          <w:p w14:paraId="54409535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06861566" w14:textId="03020ACF" w:rsidR="00A21CF7" w:rsidRPr="00E56E83" w:rsidRDefault="00A21CF7" w:rsidP="00DF2DE9">
      <w:pPr>
        <w:pStyle w:val="Blockquote"/>
        <w:ind w:left="0" w:right="0"/>
        <w:jc w:val="both"/>
        <w:rPr>
          <w:rFonts w:ascii="Tahoma" w:hAnsi="Tahoma" w:cs="Tahoma"/>
          <w:b/>
          <w:sz w:val="20"/>
          <w:lang w:val="en-GB"/>
        </w:rPr>
      </w:pPr>
      <w:r w:rsidRPr="00E56E83">
        <w:rPr>
          <w:rFonts w:ascii="Tahoma" w:hAnsi="Tahoma" w:cs="Tahoma"/>
          <w:sz w:val="20"/>
          <w:lang w:val="en-GB"/>
        </w:rPr>
        <w:t>Any additional documentation (brochures, letters etc.) sent with your application will not be taken into</w:t>
      </w:r>
      <w:r w:rsidR="00DF2DE9">
        <w:rPr>
          <w:rFonts w:ascii="Tahoma" w:hAnsi="Tahoma" w:cs="Tahoma"/>
          <w:sz w:val="20"/>
          <w:lang w:val="en-GB"/>
        </w:rPr>
        <w:t xml:space="preserve"> </w:t>
      </w:r>
      <w:r w:rsidRPr="00E56E83">
        <w:rPr>
          <w:rFonts w:ascii="Tahoma" w:hAnsi="Tahoma" w:cs="Tahoma"/>
          <w:sz w:val="20"/>
          <w:lang w:val="en-GB"/>
        </w:rPr>
        <w:t>consideration.</w:t>
      </w:r>
      <w:r w:rsidRPr="00E56E83">
        <w:rPr>
          <w:rFonts w:ascii="Tahoma" w:hAnsi="Tahoma" w:cs="Tahoma"/>
          <w:b/>
          <w:sz w:val="20"/>
          <w:lang w:val="en-GB"/>
        </w:rPr>
        <w:t xml:space="preserve"> </w:t>
      </w:r>
    </w:p>
    <w:p w14:paraId="66413C22" w14:textId="272F289B" w:rsidR="005000D1" w:rsidRDefault="00A21CF7" w:rsidP="00AA288E">
      <w:pPr>
        <w:pStyle w:val="ListParagraph"/>
        <w:numPr>
          <w:ilvl w:val="0"/>
          <w:numId w:val="9"/>
        </w:numPr>
        <w:tabs>
          <w:tab w:val="left" w:pos="360"/>
        </w:tabs>
        <w:spacing w:before="240"/>
        <w:ind w:left="0" w:firstLine="0"/>
        <w:contextualSpacing w:val="0"/>
        <w:jc w:val="both"/>
        <w:outlineLvl w:val="0"/>
        <w:rPr>
          <w:rFonts w:ascii="Tahoma" w:hAnsi="Tahoma" w:cs="Tahoma"/>
        </w:rPr>
      </w:pPr>
      <w:r w:rsidRPr="00E56E83">
        <w:rPr>
          <w:rFonts w:ascii="Tahoma" w:hAnsi="Tahoma" w:cs="Tahoma"/>
          <w:b/>
        </w:rPr>
        <w:t>SUBMITTED by (i.e. the identity of the Candidate)</w:t>
      </w:r>
      <w:r w:rsidR="007B6D48" w:rsidRPr="00E56E83">
        <w:rPr>
          <w:rFonts w:ascii="Tahoma" w:hAnsi="Tahoma" w:cs="Tahoma"/>
          <w:b/>
        </w:rPr>
        <w:t xml:space="preserve"> </w:t>
      </w:r>
      <w:r w:rsidR="00270056" w:rsidRPr="00E56E83">
        <w:rPr>
          <w:rFonts w:ascii="Tahoma" w:hAnsi="Tahoma" w:cs="Tahoma"/>
        </w:rPr>
        <w:t>(name and address of consultant or legal entity submitting this offer i.e. the identity of the offerer)</w:t>
      </w:r>
    </w:p>
    <w:p w14:paraId="4A715ABD" w14:textId="77777777" w:rsidR="00DF2DE9" w:rsidRPr="00E56E83" w:rsidRDefault="00DF2DE9" w:rsidP="00DF2DE9">
      <w:pPr>
        <w:pStyle w:val="ListParagraph"/>
        <w:tabs>
          <w:tab w:val="left" w:pos="360"/>
        </w:tabs>
        <w:spacing w:after="0"/>
        <w:ind w:left="0"/>
        <w:jc w:val="both"/>
        <w:outlineLvl w:val="0"/>
        <w:rPr>
          <w:rFonts w:ascii="Tahoma" w:hAnsi="Tahoma" w:cs="Tahoma"/>
        </w:rPr>
      </w:pPr>
    </w:p>
    <w:p w14:paraId="7243AEBC" w14:textId="77777777" w:rsidR="00A21CF7" w:rsidRPr="00E56E83" w:rsidRDefault="00A21CF7" w:rsidP="00E95467">
      <w:pPr>
        <w:keepNext/>
        <w:spacing w:before="240"/>
        <w:ind w:left="426" w:hanging="426"/>
        <w:jc w:val="both"/>
        <w:outlineLvl w:val="0"/>
        <w:rPr>
          <w:rFonts w:ascii="Tahoma" w:hAnsi="Tahoma" w:cs="Tahoma"/>
          <w:b/>
        </w:rPr>
      </w:pPr>
      <w:r w:rsidRPr="00E56E83">
        <w:rPr>
          <w:rFonts w:ascii="Tahoma" w:hAnsi="Tahoma" w:cs="Tahoma"/>
          <w:b/>
        </w:rPr>
        <w:lastRenderedPageBreak/>
        <w:t>2 FINANCIAL OFFER</w:t>
      </w:r>
    </w:p>
    <w:p w14:paraId="299348CD" w14:textId="77777777" w:rsidR="00A21CF7" w:rsidRPr="00E56E83" w:rsidRDefault="00A21CF7" w:rsidP="00E95467">
      <w:pPr>
        <w:keepNext/>
        <w:spacing w:before="240"/>
        <w:ind w:left="426" w:hanging="426"/>
        <w:jc w:val="both"/>
        <w:outlineLvl w:val="0"/>
        <w:rPr>
          <w:rFonts w:ascii="Tahoma" w:hAnsi="Tahoma" w:cs="Tahoma"/>
        </w:rPr>
      </w:pPr>
      <w:r w:rsidRPr="00E56E83">
        <w:rPr>
          <w:rFonts w:ascii="Tahoma" w:hAnsi="Tahoma" w:cs="Tahoma"/>
          <w:b/>
        </w:rPr>
        <w:t xml:space="preserve">For candidates: </w:t>
      </w:r>
      <w:r w:rsidRPr="00E56E83">
        <w:rPr>
          <w:rFonts w:ascii="Tahoma" w:hAnsi="Tahoma" w:cs="Tahoma"/>
        </w:rPr>
        <w:t>please fill in the following table</w:t>
      </w:r>
    </w:p>
    <w:p w14:paraId="125CA689" w14:textId="447B483B" w:rsidR="00E635B5" w:rsidRPr="00E56E83" w:rsidRDefault="00E635B5" w:rsidP="00E95467">
      <w:pPr>
        <w:keepNext/>
        <w:spacing w:before="240"/>
        <w:ind w:left="426" w:hanging="426"/>
        <w:jc w:val="both"/>
        <w:outlineLvl w:val="0"/>
        <w:rPr>
          <w:rFonts w:ascii="Tahoma" w:hAnsi="Tahoma" w:cs="Tahoma"/>
        </w:rPr>
      </w:pPr>
      <w:r w:rsidRPr="00E56E83">
        <w:rPr>
          <w:rFonts w:ascii="Tahoma" w:hAnsi="Tahoma" w:cs="Tahoma"/>
          <w:b/>
        </w:rPr>
        <w:t xml:space="preserve">Maximum </w:t>
      </w:r>
      <w:r w:rsidR="00202560" w:rsidRPr="00E56E83">
        <w:rPr>
          <w:rFonts w:ascii="Tahoma" w:hAnsi="Tahoma" w:cs="Tahoma"/>
          <w:b/>
        </w:rPr>
        <w:t xml:space="preserve">gross </w:t>
      </w:r>
      <w:r w:rsidRPr="00E56E83">
        <w:rPr>
          <w:rFonts w:ascii="Tahoma" w:hAnsi="Tahoma" w:cs="Tahoma"/>
          <w:b/>
        </w:rPr>
        <w:t>amount:</w:t>
      </w:r>
      <w:r w:rsidR="00A31D3F" w:rsidRPr="00E56E83">
        <w:rPr>
          <w:rFonts w:ascii="Tahoma" w:hAnsi="Tahoma" w:cs="Tahoma"/>
        </w:rPr>
        <w:t xml:space="preserve"> </w:t>
      </w:r>
      <w:r w:rsidR="006F3E4F" w:rsidRPr="00E56E83">
        <w:rPr>
          <w:rFonts w:ascii="Tahoma" w:hAnsi="Tahoma" w:cs="Tahoma"/>
        </w:rPr>
        <w:t>EUR</w:t>
      </w:r>
      <w:r w:rsidR="004F4A41" w:rsidRPr="00E56E83">
        <w:rPr>
          <w:rFonts w:ascii="Tahoma" w:hAnsi="Tahoma" w:cs="Tahoma"/>
        </w:rPr>
        <w:t xml:space="preserve"> </w:t>
      </w:r>
      <w:r w:rsidR="00001A6F" w:rsidRPr="00E56E83">
        <w:rPr>
          <w:rFonts w:ascii="Tahoma" w:hAnsi="Tahoma" w:cs="Tahoma"/>
          <w:highlight w:val="yellow"/>
        </w:rPr>
        <w:t>XX</w:t>
      </w:r>
      <w:r w:rsidR="004F4A41" w:rsidRPr="00E56E83">
        <w:rPr>
          <w:rFonts w:ascii="Tahoma" w:hAnsi="Tahoma" w:cs="Tahoma"/>
          <w:highlight w:val="yellow"/>
        </w:rPr>
        <w:t>.</w:t>
      </w:r>
      <w:r w:rsidR="00001A6F" w:rsidRPr="00E56E83">
        <w:rPr>
          <w:rFonts w:ascii="Tahoma" w:hAnsi="Tahoma" w:cs="Tahoma"/>
          <w:highlight w:val="yellow"/>
        </w:rPr>
        <w:t>XXX</w:t>
      </w:r>
      <w:r w:rsidR="004F4A41" w:rsidRPr="00E56E83">
        <w:rPr>
          <w:rFonts w:ascii="Tahoma" w:hAnsi="Tahoma" w:cs="Tahoma"/>
          <w:highlight w:val="yellow"/>
        </w:rPr>
        <w:t>,</w:t>
      </w:r>
      <w:r w:rsidR="00001A6F" w:rsidRPr="00E56E83">
        <w:rPr>
          <w:rFonts w:ascii="Tahoma" w:hAnsi="Tahoma" w:cs="Tahoma"/>
          <w:highlight w:val="yellow"/>
        </w:rPr>
        <w:t>XX</w:t>
      </w:r>
      <w:r w:rsidR="0069729B" w:rsidRPr="00E56E83">
        <w:rPr>
          <w:rFonts w:ascii="Tahoma" w:hAnsi="Tahoma" w:cs="Tahoma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0"/>
        <w:gridCol w:w="2524"/>
      </w:tblGrid>
      <w:tr w:rsidR="00A21CF7" w:rsidRPr="00E56E83" w14:paraId="0CC8A9A3" w14:textId="77777777" w:rsidTr="00DE55B3">
        <w:tc>
          <w:tcPr>
            <w:tcW w:w="7110" w:type="dxa"/>
            <w:shd w:val="clear" w:color="auto" w:fill="95B3D7"/>
          </w:tcPr>
          <w:p w14:paraId="076D82E1" w14:textId="0B7C38CA" w:rsidR="00A21CF7" w:rsidRPr="00E56E83" w:rsidRDefault="00237737" w:rsidP="0076079A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highlight w:val="lightGray"/>
              </w:rPr>
            </w:pPr>
            <w:r w:rsidRPr="00E56E83">
              <w:rPr>
                <w:rFonts w:ascii="Tahoma" w:hAnsi="Tahoma" w:cs="Tahoma"/>
                <w:b/>
              </w:rPr>
              <w:t>Total gross fee i</w:t>
            </w:r>
            <w:r w:rsidRPr="00DF2DE9">
              <w:rPr>
                <w:rFonts w:ascii="Tahoma" w:hAnsi="Tahoma" w:cs="Tahoma"/>
                <w:b/>
              </w:rPr>
              <w:t xml:space="preserve">n </w:t>
            </w:r>
            <w:r w:rsidR="006F3E4F" w:rsidRPr="00DF2DE9">
              <w:rPr>
                <w:rFonts w:ascii="Tahoma" w:hAnsi="Tahoma" w:cs="Tahoma"/>
                <w:b/>
              </w:rPr>
              <w:t>EUR</w:t>
            </w:r>
            <w:r w:rsidRPr="00DF2DE9">
              <w:rPr>
                <w:rFonts w:ascii="Tahoma" w:hAnsi="Tahoma" w:cs="Tahoma"/>
                <w:b/>
              </w:rPr>
              <w:t xml:space="preserve"> for</w:t>
            </w:r>
            <w:r w:rsidRPr="00E56E83">
              <w:rPr>
                <w:rFonts w:ascii="Tahoma" w:hAnsi="Tahoma" w:cs="Tahoma"/>
                <w:b/>
              </w:rPr>
              <w:t xml:space="preserve"> providing services as specified in the Terms of Reference</w:t>
            </w:r>
            <w:r w:rsidR="00737DE2" w:rsidRPr="00E56E83">
              <w:rPr>
                <w:rFonts w:ascii="Tahoma" w:hAnsi="Tahoma" w:cs="Tahoma"/>
                <w:b/>
              </w:rPr>
              <w:t xml:space="preserve"> – maximum amount</w:t>
            </w:r>
          </w:p>
        </w:tc>
        <w:tc>
          <w:tcPr>
            <w:tcW w:w="2524" w:type="dxa"/>
            <w:shd w:val="clear" w:color="auto" w:fill="FFFFFF"/>
          </w:tcPr>
          <w:p w14:paraId="0F42B28E" w14:textId="77777777" w:rsidR="00A21CF7" w:rsidRPr="00E56E83" w:rsidRDefault="00A21CF7" w:rsidP="00C2689E">
            <w:pPr>
              <w:keepNext/>
              <w:spacing w:before="240"/>
              <w:jc w:val="right"/>
              <w:outlineLvl w:val="0"/>
              <w:rPr>
                <w:rFonts w:ascii="Tahoma" w:hAnsi="Tahoma" w:cs="Tahoma"/>
              </w:rPr>
            </w:pPr>
          </w:p>
        </w:tc>
      </w:tr>
    </w:tbl>
    <w:p w14:paraId="09208099" w14:textId="77777777" w:rsidR="00A21CF7" w:rsidRPr="00E56E83" w:rsidRDefault="00A21CF7" w:rsidP="008A5410">
      <w:pPr>
        <w:keepNext/>
        <w:tabs>
          <w:tab w:val="left" w:pos="360"/>
        </w:tabs>
        <w:spacing w:before="240"/>
        <w:jc w:val="both"/>
        <w:outlineLvl w:val="0"/>
        <w:rPr>
          <w:rFonts w:ascii="Tahoma" w:hAnsi="Tahoma" w:cs="Tahoma"/>
          <w:sz w:val="22"/>
          <w:szCs w:val="22"/>
        </w:rPr>
      </w:pPr>
    </w:p>
    <w:p w14:paraId="3EF231C4" w14:textId="77777777" w:rsidR="00A21CF7" w:rsidRPr="00E56E83" w:rsidRDefault="00A21CF7" w:rsidP="004213BF">
      <w:pPr>
        <w:keepLines/>
        <w:framePr w:w="9917" w:wrap="auto" w:hAnchor="text"/>
        <w:widowControl w:val="0"/>
        <w:spacing w:after="0"/>
        <w:jc w:val="both"/>
        <w:rPr>
          <w:rFonts w:ascii="Tahoma" w:hAnsi="Tahoma" w:cs="Tahoma"/>
          <w:sz w:val="22"/>
          <w:szCs w:val="22"/>
        </w:rPr>
        <w:sectPr w:rsidR="00A21CF7" w:rsidRPr="00E56E83" w:rsidSect="00AA288E">
          <w:footerReference w:type="default" r:id="rId7"/>
          <w:footerReference w:type="first" r:id="rId8"/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cols w:space="720"/>
          <w:docGrid w:linePitch="272"/>
        </w:sectPr>
      </w:pPr>
    </w:p>
    <w:p w14:paraId="385893F8" w14:textId="42F83741" w:rsidR="00AA288E" w:rsidRPr="00E56E83" w:rsidRDefault="00A77C1F" w:rsidP="00AA288E">
      <w:pPr>
        <w:keepNext/>
        <w:spacing w:before="240"/>
        <w:jc w:val="both"/>
        <w:outlineLvl w:val="0"/>
        <w:rPr>
          <w:rFonts w:ascii="Tahoma" w:hAnsi="Tahoma" w:cs="Tahoma"/>
          <w:b/>
        </w:rPr>
      </w:pPr>
      <w:r w:rsidRPr="00E56E83">
        <w:rPr>
          <w:rFonts w:ascii="Tahoma" w:hAnsi="Tahoma" w:cs="Tahoma"/>
          <w:b/>
        </w:rPr>
        <w:lastRenderedPageBreak/>
        <w:t>3 REFERENCES OF THE APPLICANT</w:t>
      </w:r>
    </w:p>
    <w:tbl>
      <w:tblPr>
        <w:tblpPr w:leftFromText="180" w:rightFromText="180" w:vertAnchor="page" w:horzAnchor="margin" w:tblpY="2424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4500"/>
        <w:gridCol w:w="1980"/>
        <w:gridCol w:w="2610"/>
      </w:tblGrid>
      <w:tr w:rsidR="007B7189" w:rsidRPr="00E56E83" w14:paraId="13BB2953" w14:textId="77777777" w:rsidTr="00AA288E">
        <w:tc>
          <w:tcPr>
            <w:tcW w:w="630" w:type="dxa"/>
            <w:shd w:val="clear" w:color="auto" w:fill="95B3D7"/>
          </w:tcPr>
          <w:p w14:paraId="351BAAF5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No.</w:t>
            </w:r>
          </w:p>
        </w:tc>
        <w:tc>
          <w:tcPr>
            <w:tcW w:w="4500" w:type="dxa"/>
            <w:shd w:val="clear" w:color="auto" w:fill="95B3D7"/>
          </w:tcPr>
          <w:p w14:paraId="017A4E6D" w14:textId="30F0E5EE" w:rsidR="007B7189" w:rsidRPr="00E56E83" w:rsidRDefault="006F3E4F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  <w:r w:rsidRPr="00DF2DE9">
              <w:rPr>
                <w:rFonts w:ascii="Tahoma" w:hAnsi="Tahoma" w:cs="Tahoma"/>
                <w:b/>
              </w:rPr>
              <w:t>SERVICE</w:t>
            </w:r>
          </w:p>
        </w:tc>
        <w:tc>
          <w:tcPr>
            <w:tcW w:w="1980" w:type="dxa"/>
            <w:shd w:val="clear" w:color="auto" w:fill="95B3D7"/>
          </w:tcPr>
          <w:p w14:paraId="4C1F61C5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Contractor</w:t>
            </w:r>
          </w:p>
        </w:tc>
        <w:tc>
          <w:tcPr>
            <w:tcW w:w="2610" w:type="dxa"/>
            <w:shd w:val="clear" w:color="auto" w:fill="95B3D7"/>
          </w:tcPr>
          <w:p w14:paraId="6AF6A8EB" w14:textId="0A389746" w:rsidR="007B7189" w:rsidRPr="00E56E83" w:rsidRDefault="00195745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Contact</w:t>
            </w:r>
          </w:p>
        </w:tc>
      </w:tr>
      <w:tr w:rsidR="007B7189" w:rsidRPr="00E56E83" w14:paraId="3BF0B37E" w14:textId="77777777" w:rsidTr="00AA288E">
        <w:trPr>
          <w:trHeight w:val="506"/>
        </w:trPr>
        <w:tc>
          <w:tcPr>
            <w:tcW w:w="630" w:type="dxa"/>
          </w:tcPr>
          <w:p w14:paraId="0E2D02A3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</w:p>
        </w:tc>
        <w:tc>
          <w:tcPr>
            <w:tcW w:w="4500" w:type="dxa"/>
          </w:tcPr>
          <w:p w14:paraId="6FCAE481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</w:p>
        </w:tc>
        <w:tc>
          <w:tcPr>
            <w:tcW w:w="1980" w:type="dxa"/>
          </w:tcPr>
          <w:p w14:paraId="55AD1908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</w:p>
        </w:tc>
        <w:tc>
          <w:tcPr>
            <w:tcW w:w="2610" w:type="dxa"/>
          </w:tcPr>
          <w:p w14:paraId="6CA61E99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</w:p>
        </w:tc>
      </w:tr>
      <w:tr w:rsidR="007B7189" w:rsidRPr="00E56E83" w14:paraId="4E4DDD48" w14:textId="77777777" w:rsidTr="00AA288E">
        <w:tc>
          <w:tcPr>
            <w:tcW w:w="630" w:type="dxa"/>
          </w:tcPr>
          <w:p w14:paraId="1C22AF6F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14:paraId="79B0F3D0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14865F23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14:paraId="01FC7CD6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B7189" w:rsidRPr="00E56E83" w14:paraId="69F00808" w14:textId="77777777" w:rsidTr="00AA288E">
        <w:tc>
          <w:tcPr>
            <w:tcW w:w="630" w:type="dxa"/>
          </w:tcPr>
          <w:p w14:paraId="1C2EEE33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14:paraId="4F74D93E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50BEFAA3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14:paraId="49A21442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B7189" w:rsidRPr="00E56E83" w14:paraId="7818D0B9" w14:textId="77777777" w:rsidTr="00AA288E">
        <w:trPr>
          <w:trHeight w:val="593"/>
        </w:trPr>
        <w:tc>
          <w:tcPr>
            <w:tcW w:w="630" w:type="dxa"/>
          </w:tcPr>
          <w:p w14:paraId="387115DD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14:paraId="65609BE5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46498D83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14:paraId="0EC6B4F5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B7189" w:rsidRPr="00E56E83" w14:paraId="40D1B1F6" w14:textId="77777777" w:rsidTr="00AA288E">
        <w:trPr>
          <w:trHeight w:val="539"/>
        </w:trPr>
        <w:tc>
          <w:tcPr>
            <w:tcW w:w="630" w:type="dxa"/>
          </w:tcPr>
          <w:p w14:paraId="6B0C5279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14:paraId="52C4E32B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664BC229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14:paraId="03647B0F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</w:tbl>
    <w:p w14:paraId="0A29EE48" w14:textId="346571B3" w:rsidR="00A77C1F" w:rsidRPr="00E56E83" w:rsidRDefault="00A77C1F" w:rsidP="00AA288E">
      <w:pPr>
        <w:keepLines/>
        <w:widowControl w:val="0"/>
        <w:spacing w:before="240"/>
        <w:jc w:val="both"/>
        <w:rPr>
          <w:rFonts w:ascii="Tahoma" w:hAnsi="Tahoma" w:cs="Tahoma"/>
          <w:b/>
        </w:rPr>
      </w:pPr>
      <w:r w:rsidRPr="00E56E83">
        <w:rPr>
          <w:rFonts w:ascii="Tahoma" w:hAnsi="Tahoma" w:cs="Tahoma"/>
          <w:b/>
        </w:rPr>
        <w:t xml:space="preserve">Please list relevant </w:t>
      </w:r>
      <w:r w:rsidR="000078B5" w:rsidRPr="00E56E83">
        <w:rPr>
          <w:rFonts w:ascii="Tahoma" w:hAnsi="Tahoma" w:cs="Tahoma"/>
          <w:b/>
        </w:rPr>
        <w:t>specific</w:t>
      </w:r>
      <w:r w:rsidRPr="00E56E83">
        <w:rPr>
          <w:rFonts w:ascii="Tahoma" w:hAnsi="Tahoma" w:cs="Tahoma"/>
          <w:b/>
        </w:rPr>
        <w:t xml:space="preserve"> experience proving skills required in the Terms of Reference</w:t>
      </w:r>
      <w:r w:rsidR="00195745" w:rsidRPr="00E56E83">
        <w:rPr>
          <w:rFonts w:ascii="Tahoma" w:hAnsi="Tahoma" w:cs="Tahoma"/>
          <w:b/>
        </w:rPr>
        <w:t>. There is a possibility of a reference check.</w:t>
      </w:r>
    </w:p>
    <w:sectPr w:rsidR="00A77C1F" w:rsidRPr="00E56E83" w:rsidSect="00DF2DE9">
      <w:footerReference w:type="default" r:id="rId9"/>
      <w:foot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BEBA1" w14:textId="77777777" w:rsidR="00CF1CC9" w:rsidRDefault="00CF1CC9">
      <w:r>
        <w:separator/>
      </w:r>
    </w:p>
  </w:endnote>
  <w:endnote w:type="continuationSeparator" w:id="0">
    <w:p w14:paraId="1DE6C9B8" w14:textId="77777777" w:rsidR="00CF1CC9" w:rsidRDefault="00CF1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9644508"/>
      <w:docPartObj>
        <w:docPartGallery w:val="Page Numbers (Bottom of Page)"/>
        <w:docPartUnique/>
      </w:docPartObj>
    </w:sdtPr>
    <w:sdtContent>
      <w:sdt>
        <w:sdtPr>
          <w:id w:val="-329291721"/>
          <w:docPartObj>
            <w:docPartGallery w:val="Page Numbers (Top of Page)"/>
            <w:docPartUnique/>
          </w:docPartObj>
        </w:sdtPr>
        <w:sdtContent>
          <w:p w14:paraId="2A93492B" w14:textId="21628776" w:rsidR="00AA288E" w:rsidRDefault="00AA288E">
            <w:pPr>
              <w:pStyle w:val="Footer"/>
              <w:jc w:val="right"/>
            </w:pPr>
            <w:r w:rsidRPr="00AA288E">
              <w:rPr>
                <w:rFonts w:ascii="Tahoma" w:hAnsi="Tahoma" w:cs="Tahoma"/>
                <w:sz w:val="18"/>
                <w:szCs w:val="18"/>
              </w:rPr>
              <w:t xml:space="preserve">Page 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PAGE </w:instrTex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AA288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  <w:r w:rsidRPr="00AA288E">
              <w:rPr>
                <w:rFonts w:ascii="Tahoma" w:hAnsi="Tahoma" w:cs="Tahoma"/>
                <w:sz w:val="18"/>
                <w:szCs w:val="18"/>
              </w:rPr>
              <w:t xml:space="preserve"> of 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NUMPAGES  </w:instrTex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AA288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55139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453C1B5" w14:textId="7C2D8660" w:rsidR="00AA288E" w:rsidRDefault="00AA288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A40DD3" w14:textId="77777777" w:rsidR="00A21CF7" w:rsidRPr="00910296" w:rsidRDefault="00A21CF7" w:rsidP="00C366EA">
    <w:pPr>
      <w:pStyle w:val="Footer"/>
      <w:tabs>
        <w:tab w:val="clear" w:pos="4320"/>
        <w:tab w:val="clear" w:pos="8640"/>
        <w:tab w:val="right" w:pos="9356"/>
      </w:tabs>
      <w:spacing w:after="0"/>
      <w:ind w:right="360"/>
      <w:rPr>
        <w:rFonts w:ascii="Times New Roman" w:hAnsi="Times New Roman"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E7A4C" w14:textId="77777777" w:rsidR="00A21CF7" w:rsidRDefault="00A21CF7" w:rsidP="00910296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</w:rPr>
    </w:pPr>
    <w:r>
      <w:rPr>
        <w:rFonts w:ascii="Times New Roman" w:hAnsi="Times New Roman"/>
        <w:b/>
        <w:sz w:val="18"/>
        <w:szCs w:val="18"/>
      </w:rPr>
      <w:t>15 January 2016</w:t>
    </w:r>
    <w:r w:rsidRPr="00910296">
      <w:rPr>
        <w:rFonts w:ascii="Times New Roman" w:hAnsi="Times New Roman"/>
        <w:b/>
        <w:sz w:val="18"/>
        <w:szCs w:val="18"/>
      </w:rPr>
      <w:tab/>
    </w:r>
    <w:r w:rsidRPr="00910296">
      <w:rPr>
        <w:rFonts w:ascii="Times New Roman" w:hAnsi="Times New Roman"/>
        <w:sz w:val="18"/>
        <w:szCs w:val="18"/>
      </w:rPr>
      <w:t xml:space="preserve">Page </w:t>
    </w:r>
    <w:r w:rsidRPr="00910296">
      <w:rPr>
        <w:rFonts w:ascii="Times New Roman" w:hAnsi="Times New Roman"/>
        <w:sz w:val="18"/>
        <w:szCs w:val="18"/>
      </w:rPr>
      <w:fldChar w:fldCharType="begin"/>
    </w:r>
    <w:r w:rsidRPr="00910296">
      <w:rPr>
        <w:rFonts w:ascii="Times New Roman" w:hAnsi="Times New Roman"/>
        <w:sz w:val="18"/>
        <w:szCs w:val="18"/>
      </w:rPr>
      <w:instrText xml:space="preserve"> PAGE </w:instrText>
    </w:r>
    <w:r w:rsidRPr="00910296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4</w:t>
    </w:r>
    <w:r w:rsidRPr="00910296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</w:t>
    </w:r>
    <w:r w:rsidRPr="00910296">
      <w:rPr>
        <w:rFonts w:ascii="Times New Roman" w:hAnsi="Times New Roman"/>
        <w:sz w:val="18"/>
        <w:szCs w:val="18"/>
      </w:rPr>
      <w:t xml:space="preserve">of </w:t>
    </w:r>
    <w:r w:rsidRPr="00910296">
      <w:rPr>
        <w:rStyle w:val="PageNumber"/>
        <w:rFonts w:ascii="Times New Roman" w:hAnsi="Times New Roman"/>
      </w:rPr>
      <w:fldChar w:fldCharType="begin"/>
    </w:r>
    <w:r w:rsidRPr="00910296">
      <w:rPr>
        <w:rStyle w:val="PageNumber"/>
        <w:rFonts w:ascii="Times New Roman" w:hAnsi="Times New Roman"/>
      </w:rPr>
      <w:instrText xml:space="preserve"> NUMPAGES </w:instrText>
    </w:r>
    <w:r w:rsidRPr="00910296">
      <w:rPr>
        <w:rStyle w:val="PageNumber"/>
        <w:rFonts w:ascii="Times New Roman" w:hAnsi="Times New Roman"/>
      </w:rPr>
      <w:fldChar w:fldCharType="separate"/>
    </w:r>
    <w:r w:rsidR="005A6645">
      <w:rPr>
        <w:rStyle w:val="PageNumber"/>
        <w:rFonts w:ascii="Times New Roman" w:hAnsi="Times New Roman"/>
        <w:noProof/>
      </w:rPr>
      <w:t>3</w:t>
    </w:r>
    <w:r w:rsidRPr="00910296">
      <w:rPr>
        <w:rStyle w:val="PageNumber"/>
        <w:rFonts w:ascii="Times New Roman" w:hAnsi="Times New Roman"/>
      </w:rPr>
      <w:fldChar w:fldCharType="end"/>
    </w:r>
  </w:p>
  <w:p w14:paraId="6636748C" w14:textId="77777777" w:rsidR="00A21CF7" w:rsidRPr="00910296" w:rsidRDefault="00A21CF7" w:rsidP="00910296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b/>
        <w:i/>
        <w:sz w:val="18"/>
        <w:szCs w:val="18"/>
      </w:rPr>
    </w:pPr>
    <w:r w:rsidRPr="00EA598C">
      <w:rPr>
        <w:rFonts w:ascii="Times New Roman" w:hAnsi="Times New Roman"/>
        <w:sz w:val="18"/>
        <w:szCs w:val="18"/>
      </w:rPr>
      <w:fldChar w:fldCharType="begin"/>
    </w:r>
    <w:r w:rsidRPr="00EA598C">
      <w:rPr>
        <w:rFonts w:ascii="Times New Roman" w:hAnsi="Times New Roman"/>
        <w:sz w:val="18"/>
        <w:szCs w:val="18"/>
      </w:rPr>
      <w:instrText xml:space="preserve"> FILENAME </w:instrText>
    </w:r>
    <w:r w:rsidRPr="00EA598C">
      <w:rPr>
        <w:rFonts w:ascii="Times New Roman" w:hAnsi="Times New Roman"/>
        <w:sz w:val="18"/>
        <w:szCs w:val="18"/>
      </w:rPr>
      <w:fldChar w:fldCharType="separate"/>
    </w:r>
    <w:r w:rsidR="005A6645">
      <w:rPr>
        <w:rFonts w:ascii="Times New Roman" w:hAnsi="Times New Roman"/>
        <w:noProof/>
        <w:sz w:val="18"/>
        <w:szCs w:val="18"/>
      </w:rPr>
      <w:t>Document66</w:t>
    </w:r>
    <w:r w:rsidRPr="00EA598C">
      <w:rPr>
        <w:rFonts w:ascii="Times New Roman" w:hAnsi="Times New Roman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5250891"/>
      <w:docPartObj>
        <w:docPartGallery w:val="Page Numbers (Bottom of Page)"/>
        <w:docPartUnique/>
      </w:docPartObj>
    </w:sdtPr>
    <w:sdtContent>
      <w:sdt>
        <w:sdtPr>
          <w:id w:val="1119332179"/>
          <w:docPartObj>
            <w:docPartGallery w:val="Page Numbers (Top of Page)"/>
            <w:docPartUnique/>
          </w:docPartObj>
        </w:sdtPr>
        <w:sdtContent>
          <w:p w14:paraId="7514680D" w14:textId="73581050" w:rsidR="00184F79" w:rsidRPr="00AA288E" w:rsidRDefault="00AA288E" w:rsidP="00AA288E">
            <w:pPr>
              <w:pStyle w:val="Footer"/>
              <w:jc w:val="right"/>
            </w:pPr>
            <w:r w:rsidRPr="00AA288E">
              <w:rPr>
                <w:rFonts w:ascii="Tahoma" w:hAnsi="Tahoma" w:cs="Tahoma"/>
                <w:sz w:val="18"/>
                <w:szCs w:val="18"/>
              </w:rPr>
              <w:t xml:space="preserve">Page 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PAGE </w:instrTex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AA288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  <w:r w:rsidRPr="00AA288E">
              <w:rPr>
                <w:rFonts w:ascii="Tahoma" w:hAnsi="Tahoma" w:cs="Tahoma"/>
                <w:sz w:val="18"/>
                <w:szCs w:val="18"/>
              </w:rPr>
              <w:t xml:space="preserve"> of 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NUMPAGES  </w:instrTex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AA288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D9E82" w14:textId="77777777" w:rsidR="00CF1CC9" w:rsidRDefault="00CF1CC9">
      <w:r>
        <w:separator/>
      </w:r>
    </w:p>
  </w:footnote>
  <w:footnote w:type="continuationSeparator" w:id="0">
    <w:p w14:paraId="1C1C49A2" w14:textId="77777777" w:rsidR="00CF1CC9" w:rsidRDefault="00CF1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7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8" w15:restartNumberingAfterBreak="0">
    <w:nsid w:val="53F05736"/>
    <w:multiLevelType w:val="hybridMultilevel"/>
    <w:tmpl w:val="2B98F3A6"/>
    <w:lvl w:ilvl="0" w:tplc="E5881E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385527">
    <w:abstractNumId w:val="2"/>
  </w:num>
  <w:num w:numId="2" w16cid:durableId="1163395753">
    <w:abstractNumId w:val="6"/>
  </w:num>
  <w:num w:numId="3" w16cid:durableId="1061296690">
    <w:abstractNumId w:val="1"/>
  </w:num>
  <w:num w:numId="4" w16cid:durableId="869490936">
    <w:abstractNumId w:val="7"/>
  </w:num>
  <w:num w:numId="5" w16cid:durableId="989597981">
    <w:abstractNumId w:val="4"/>
  </w:num>
  <w:num w:numId="6" w16cid:durableId="1167670621">
    <w:abstractNumId w:val="3"/>
  </w:num>
  <w:num w:numId="7" w16cid:durableId="557395994">
    <w:abstractNumId w:val="5"/>
  </w:num>
  <w:num w:numId="8" w16cid:durableId="15858006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8553409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A6645"/>
    <w:rsid w:val="00001A6F"/>
    <w:rsid w:val="000078B5"/>
    <w:rsid w:val="000237C6"/>
    <w:rsid w:val="00030323"/>
    <w:rsid w:val="000318C6"/>
    <w:rsid w:val="0003311C"/>
    <w:rsid w:val="000333CC"/>
    <w:rsid w:val="00033F51"/>
    <w:rsid w:val="0003714C"/>
    <w:rsid w:val="000402F9"/>
    <w:rsid w:val="00046364"/>
    <w:rsid w:val="00052AF0"/>
    <w:rsid w:val="00053B1D"/>
    <w:rsid w:val="000545F4"/>
    <w:rsid w:val="00055D02"/>
    <w:rsid w:val="00055E96"/>
    <w:rsid w:val="0005641E"/>
    <w:rsid w:val="000573D4"/>
    <w:rsid w:val="00062E89"/>
    <w:rsid w:val="0006574D"/>
    <w:rsid w:val="00075AC5"/>
    <w:rsid w:val="000829D0"/>
    <w:rsid w:val="000861D7"/>
    <w:rsid w:val="00093446"/>
    <w:rsid w:val="00094B19"/>
    <w:rsid w:val="0009511F"/>
    <w:rsid w:val="000A1E34"/>
    <w:rsid w:val="000B134A"/>
    <w:rsid w:val="000B16D2"/>
    <w:rsid w:val="000B5215"/>
    <w:rsid w:val="000C1145"/>
    <w:rsid w:val="000C3999"/>
    <w:rsid w:val="000C4E77"/>
    <w:rsid w:val="000D387A"/>
    <w:rsid w:val="000D5925"/>
    <w:rsid w:val="000E1461"/>
    <w:rsid w:val="000E3942"/>
    <w:rsid w:val="000E4990"/>
    <w:rsid w:val="000E6A10"/>
    <w:rsid w:val="000F291F"/>
    <w:rsid w:val="00100FB6"/>
    <w:rsid w:val="001159DA"/>
    <w:rsid w:val="00136ADC"/>
    <w:rsid w:val="00141292"/>
    <w:rsid w:val="00143E92"/>
    <w:rsid w:val="00150297"/>
    <w:rsid w:val="00163B29"/>
    <w:rsid w:val="001641F3"/>
    <w:rsid w:val="001648AE"/>
    <w:rsid w:val="00173C47"/>
    <w:rsid w:val="0017615E"/>
    <w:rsid w:val="00181728"/>
    <w:rsid w:val="00184347"/>
    <w:rsid w:val="00184E5E"/>
    <w:rsid w:val="00184F79"/>
    <w:rsid w:val="0019013B"/>
    <w:rsid w:val="00195745"/>
    <w:rsid w:val="001A2215"/>
    <w:rsid w:val="001A554D"/>
    <w:rsid w:val="001B072C"/>
    <w:rsid w:val="001B5359"/>
    <w:rsid w:val="001B6493"/>
    <w:rsid w:val="001C076D"/>
    <w:rsid w:val="001C5767"/>
    <w:rsid w:val="001C7ACC"/>
    <w:rsid w:val="001D6A10"/>
    <w:rsid w:val="001F2756"/>
    <w:rsid w:val="00200DD5"/>
    <w:rsid w:val="00202560"/>
    <w:rsid w:val="00202AB8"/>
    <w:rsid w:val="00204726"/>
    <w:rsid w:val="00204F62"/>
    <w:rsid w:val="00207F17"/>
    <w:rsid w:val="00211420"/>
    <w:rsid w:val="00211A4B"/>
    <w:rsid w:val="00212777"/>
    <w:rsid w:val="00217368"/>
    <w:rsid w:val="00227803"/>
    <w:rsid w:val="00232180"/>
    <w:rsid w:val="00235792"/>
    <w:rsid w:val="00236FAD"/>
    <w:rsid w:val="00237737"/>
    <w:rsid w:val="00237B3E"/>
    <w:rsid w:val="0024455D"/>
    <w:rsid w:val="00265D64"/>
    <w:rsid w:val="00270056"/>
    <w:rsid w:val="00290727"/>
    <w:rsid w:val="00295787"/>
    <w:rsid w:val="002971EA"/>
    <w:rsid w:val="00297CAA"/>
    <w:rsid w:val="002A094A"/>
    <w:rsid w:val="002A4EFF"/>
    <w:rsid w:val="002A6063"/>
    <w:rsid w:val="002B22F5"/>
    <w:rsid w:val="002B509E"/>
    <w:rsid w:val="002B5FF0"/>
    <w:rsid w:val="002C15C5"/>
    <w:rsid w:val="002C27CF"/>
    <w:rsid w:val="002C5399"/>
    <w:rsid w:val="002D4940"/>
    <w:rsid w:val="002E4284"/>
    <w:rsid w:val="002F279A"/>
    <w:rsid w:val="002F3D73"/>
    <w:rsid w:val="00304F31"/>
    <w:rsid w:val="003103E1"/>
    <w:rsid w:val="003103F7"/>
    <w:rsid w:val="0032072F"/>
    <w:rsid w:val="00322FC3"/>
    <w:rsid w:val="00327B0F"/>
    <w:rsid w:val="0034210E"/>
    <w:rsid w:val="003467A5"/>
    <w:rsid w:val="003475D3"/>
    <w:rsid w:val="0035286E"/>
    <w:rsid w:val="00355F24"/>
    <w:rsid w:val="00356E8B"/>
    <w:rsid w:val="00360742"/>
    <w:rsid w:val="003670ED"/>
    <w:rsid w:val="00373397"/>
    <w:rsid w:val="00373615"/>
    <w:rsid w:val="003758CD"/>
    <w:rsid w:val="003842CC"/>
    <w:rsid w:val="00394BBD"/>
    <w:rsid w:val="00394CB2"/>
    <w:rsid w:val="003A32C0"/>
    <w:rsid w:val="003A47A8"/>
    <w:rsid w:val="003A62B5"/>
    <w:rsid w:val="003B1B49"/>
    <w:rsid w:val="003B21A0"/>
    <w:rsid w:val="003B446A"/>
    <w:rsid w:val="003C5DB8"/>
    <w:rsid w:val="003D232E"/>
    <w:rsid w:val="003D2B89"/>
    <w:rsid w:val="003D30A4"/>
    <w:rsid w:val="003D3586"/>
    <w:rsid w:val="003D6061"/>
    <w:rsid w:val="003E340A"/>
    <w:rsid w:val="0040152B"/>
    <w:rsid w:val="004041C0"/>
    <w:rsid w:val="00405EC5"/>
    <w:rsid w:val="00410351"/>
    <w:rsid w:val="0041358E"/>
    <w:rsid w:val="0041498C"/>
    <w:rsid w:val="004206BE"/>
    <w:rsid w:val="004213BF"/>
    <w:rsid w:val="0042230A"/>
    <w:rsid w:val="0042429D"/>
    <w:rsid w:val="004258D4"/>
    <w:rsid w:val="00426E88"/>
    <w:rsid w:val="00427091"/>
    <w:rsid w:val="00431BC1"/>
    <w:rsid w:val="00433CD3"/>
    <w:rsid w:val="00436702"/>
    <w:rsid w:val="0044079D"/>
    <w:rsid w:val="004421E7"/>
    <w:rsid w:val="00445B69"/>
    <w:rsid w:val="00445E50"/>
    <w:rsid w:val="00447A4B"/>
    <w:rsid w:val="0045788D"/>
    <w:rsid w:val="00476881"/>
    <w:rsid w:val="00482BC5"/>
    <w:rsid w:val="00482EA1"/>
    <w:rsid w:val="00484828"/>
    <w:rsid w:val="00490321"/>
    <w:rsid w:val="00497B1A"/>
    <w:rsid w:val="004A0EF2"/>
    <w:rsid w:val="004A4195"/>
    <w:rsid w:val="004B44BD"/>
    <w:rsid w:val="004B4AAF"/>
    <w:rsid w:val="004C206A"/>
    <w:rsid w:val="004D31F4"/>
    <w:rsid w:val="004D5389"/>
    <w:rsid w:val="004D5ACA"/>
    <w:rsid w:val="004D6DDE"/>
    <w:rsid w:val="004E5149"/>
    <w:rsid w:val="004E530B"/>
    <w:rsid w:val="004E6B8A"/>
    <w:rsid w:val="004F0038"/>
    <w:rsid w:val="004F4A41"/>
    <w:rsid w:val="005000D1"/>
    <w:rsid w:val="005034F5"/>
    <w:rsid w:val="0050397D"/>
    <w:rsid w:val="00513944"/>
    <w:rsid w:val="00515BAD"/>
    <w:rsid w:val="005205DC"/>
    <w:rsid w:val="0052160B"/>
    <w:rsid w:val="00530A3D"/>
    <w:rsid w:val="00543C43"/>
    <w:rsid w:val="005442FA"/>
    <w:rsid w:val="00551A21"/>
    <w:rsid w:val="0055281D"/>
    <w:rsid w:val="00553080"/>
    <w:rsid w:val="00557DA6"/>
    <w:rsid w:val="00563D53"/>
    <w:rsid w:val="00566D5D"/>
    <w:rsid w:val="005707BD"/>
    <w:rsid w:val="00571CFC"/>
    <w:rsid w:val="005752E6"/>
    <w:rsid w:val="0057771E"/>
    <w:rsid w:val="005804BB"/>
    <w:rsid w:val="00581C0A"/>
    <w:rsid w:val="00582645"/>
    <w:rsid w:val="0058401C"/>
    <w:rsid w:val="00590008"/>
    <w:rsid w:val="00591CAF"/>
    <w:rsid w:val="00592036"/>
    <w:rsid w:val="005933FE"/>
    <w:rsid w:val="00593AFB"/>
    <w:rsid w:val="00595095"/>
    <w:rsid w:val="005A6645"/>
    <w:rsid w:val="005A7882"/>
    <w:rsid w:val="005B0F6E"/>
    <w:rsid w:val="005B1A3F"/>
    <w:rsid w:val="005B5859"/>
    <w:rsid w:val="005C1814"/>
    <w:rsid w:val="005C362E"/>
    <w:rsid w:val="005C5233"/>
    <w:rsid w:val="005C6145"/>
    <w:rsid w:val="005E11E2"/>
    <w:rsid w:val="005E1398"/>
    <w:rsid w:val="005E1D22"/>
    <w:rsid w:val="005E5CCF"/>
    <w:rsid w:val="005F5394"/>
    <w:rsid w:val="006157D1"/>
    <w:rsid w:val="00617B28"/>
    <w:rsid w:val="00617CC2"/>
    <w:rsid w:val="006353E1"/>
    <w:rsid w:val="0063554A"/>
    <w:rsid w:val="006370CE"/>
    <w:rsid w:val="00651668"/>
    <w:rsid w:val="006523F0"/>
    <w:rsid w:val="00663979"/>
    <w:rsid w:val="0066740E"/>
    <w:rsid w:val="00673282"/>
    <w:rsid w:val="00676314"/>
    <w:rsid w:val="0067696F"/>
    <w:rsid w:val="00680068"/>
    <w:rsid w:val="00693421"/>
    <w:rsid w:val="0069729B"/>
    <w:rsid w:val="006A3EE0"/>
    <w:rsid w:val="006A41EC"/>
    <w:rsid w:val="006A4EB0"/>
    <w:rsid w:val="006C0174"/>
    <w:rsid w:val="006C2969"/>
    <w:rsid w:val="006D0295"/>
    <w:rsid w:val="006D2D23"/>
    <w:rsid w:val="006D4638"/>
    <w:rsid w:val="006D4680"/>
    <w:rsid w:val="006E3B8F"/>
    <w:rsid w:val="006E6287"/>
    <w:rsid w:val="006F0301"/>
    <w:rsid w:val="006F3E4F"/>
    <w:rsid w:val="00704C32"/>
    <w:rsid w:val="00705333"/>
    <w:rsid w:val="0070617E"/>
    <w:rsid w:val="00706ACE"/>
    <w:rsid w:val="0071222A"/>
    <w:rsid w:val="007162FA"/>
    <w:rsid w:val="00720301"/>
    <w:rsid w:val="00722C4D"/>
    <w:rsid w:val="00722F38"/>
    <w:rsid w:val="00723A09"/>
    <w:rsid w:val="00724159"/>
    <w:rsid w:val="00727AD2"/>
    <w:rsid w:val="00731161"/>
    <w:rsid w:val="007345DF"/>
    <w:rsid w:val="00736999"/>
    <w:rsid w:val="007374B7"/>
    <w:rsid w:val="00737DE2"/>
    <w:rsid w:val="00741E6C"/>
    <w:rsid w:val="00745488"/>
    <w:rsid w:val="007503C3"/>
    <w:rsid w:val="0076079A"/>
    <w:rsid w:val="00762E33"/>
    <w:rsid w:val="00774D60"/>
    <w:rsid w:val="00775013"/>
    <w:rsid w:val="00781AEB"/>
    <w:rsid w:val="00785979"/>
    <w:rsid w:val="00786E6B"/>
    <w:rsid w:val="00791875"/>
    <w:rsid w:val="007A39CD"/>
    <w:rsid w:val="007A7B5A"/>
    <w:rsid w:val="007B0EE5"/>
    <w:rsid w:val="007B6D48"/>
    <w:rsid w:val="007B7189"/>
    <w:rsid w:val="007C0FCD"/>
    <w:rsid w:val="007C1C80"/>
    <w:rsid w:val="007D219F"/>
    <w:rsid w:val="007D7E3C"/>
    <w:rsid w:val="007E5834"/>
    <w:rsid w:val="007F020E"/>
    <w:rsid w:val="007F07BE"/>
    <w:rsid w:val="007F478E"/>
    <w:rsid w:val="0080049C"/>
    <w:rsid w:val="00807489"/>
    <w:rsid w:val="00816BDE"/>
    <w:rsid w:val="008221FD"/>
    <w:rsid w:val="00830EC7"/>
    <w:rsid w:val="00831038"/>
    <w:rsid w:val="00835E9E"/>
    <w:rsid w:val="00840A8A"/>
    <w:rsid w:val="00841981"/>
    <w:rsid w:val="00846412"/>
    <w:rsid w:val="00847231"/>
    <w:rsid w:val="008512A1"/>
    <w:rsid w:val="00853F0B"/>
    <w:rsid w:val="00857AD1"/>
    <w:rsid w:val="0088209B"/>
    <w:rsid w:val="00886C60"/>
    <w:rsid w:val="00892673"/>
    <w:rsid w:val="008936F6"/>
    <w:rsid w:val="00897B63"/>
    <w:rsid w:val="00897E87"/>
    <w:rsid w:val="008A10B6"/>
    <w:rsid w:val="008A1FA4"/>
    <w:rsid w:val="008A462C"/>
    <w:rsid w:val="008A5410"/>
    <w:rsid w:val="008A661F"/>
    <w:rsid w:val="008B192F"/>
    <w:rsid w:val="008C0424"/>
    <w:rsid w:val="008C08ED"/>
    <w:rsid w:val="008C41BA"/>
    <w:rsid w:val="008F1EBD"/>
    <w:rsid w:val="008F3117"/>
    <w:rsid w:val="008F6E36"/>
    <w:rsid w:val="008F78E5"/>
    <w:rsid w:val="00903D13"/>
    <w:rsid w:val="00910296"/>
    <w:rsid w:val="0091144B"/>
    <w:rsid w:val="009130FA"/>
    <w:rsid w:val="009131DA"/>
    <w:rsid w:val="009132DD"/>
    <w:rsid w:val="009135E1"/>
    <w:rsid w:val="0092133D"/>
    <w:rsid w:val="00934CE3"/>
    <w:rsid w:val="009373C7"/>
    <w:rsid w:val="009402A8"/>
    <w:rsid w:val="00940793"/>
    <w:rsid w:val="00940EC9"/>
    <w:rsid w:val="009442EB"/>
    <w:rsid w:val="00944CFF"/>
    <w:rsid w:val="00945EAD"/>
    <w:rsid w:val="00953DA5"/>
    <w:rsid w:val="009726A0"/>
    <w:rsid w:val="009823AB"/>
    <w:rsid w:val="0098408E"/>
    <w:rsid w:val="009A0ED3"/>
    <w:rsid w:val="009A15BD"/>
    <w:rsid w:val="009B5F93"/>
    <w:rsid w:val="009C5371"/>
    <w:rsid w:val="009D0038"/>
    <w:rsid w:val="009D425B"/>
    <w:rsid w:val="009D5DF3"/>
    <w:rsid w:val="009E7345"/>
    <w:rsid w:val="00A03809"/>
    <w:rsid w:val="00A07233"/>
    <w:rsid w:val="00A11981"/>
    <w:rsid w:val="00A1570B"/>
    <w:rsid w:val="00A15F00"/>
    <w:rsid w:val="00A21CF7"/>
    <w:rsid w:val="00A23DF0"/>
    <w:rsid w:val="00A24B43"/>
    <w:rsid w:val="00A26E13"/>
    <w:rsid w:val="00A31D3F"/>
    <w:rsid w:val="00A32155"/>
    <w:rsid w:val="00A3519E"/>
    <w:rsid w:val="00A52A4A"/>
    <w:rsid w:val="00A56AB5"/>
    <w:rsid w:val="00A6063A"/>
    <w:rsid w:val="00A66809"/>
    <w:rsid w:val="00A66DAB"/>
    <w:rsid w:val="00A72123"/>
    <w:rsid w:val="00A771FF"/>
    <w:rsid w:val="00A77C1F"/>
    <w:rsid w:val="00A83325"/>
    <w:rsid w:val="00A84785"/>
    <w:rsid w:val="00A9350A"/>
    <w:rsid w:val="00A964CB"/>
    <w:rsid w:val="00AA288E"/>
    <w:rsid w:val="00AA31A1"/>
    <w:rsid w:val="00AC112C"/>
    <w:rsid w:val="00AC5DD3"/>
    <w:rsid w:val="00AD0763"/>
    <w:rsid w:val="00AD3C32"/>
    <w:rsid w:val="00AD6896"/>
    <w:rsid w:val="00AE6FC4"/>
    <w:rsid w:val="00AF0B8E"/>
    <w:rsid w:val="00AF2010"/>
    <w:rsid w:val="00AF2136"/>
    <w:rsid w:val="00AF440D"/>
    <w:rsid w:val="00B0047E"/>
    <w:rsid w:val="00B02E07"/>
    <w:rsid w:val="00B06199"/>
    <w:rsid w:val="00B13BB9"/>
    <w:rsid w:val="00B21DE9"/>
    <w:rsid w:val="00B22D2C"/>
    <w:rsid w:val="00B35CC3"/>
    <w:rsid w:val="00B40A7F"/>
    <w:rsid w:val="00B44391"/>
    <w:rsid w:val="00B44C09"/>
    <w:rsid w:val="00B45504"/>
    <w:rsid w:val="00B47324"/>
    <w:rsid w:val="00B477FD"/>
    <w:rsid w:val="00B503FC"/>
    <w:rsid w:val="00B542EB"/>
    <w:rsid w:val="00B55E9E"/>
    <w:rsid w:val="00B610BB"/>
    <w:rsid w:val="00B61FE6"/>
    <w:rsid w:val="00B72B8F"/>
    <w:rsid w:val="00B7404E"/>
    <w:rsid w:val="00B80AD8"/>
    <w:rsid w:val="00B9110B"/>
    <w:rsid w:val="00B9714A"/>
    <w:rsid w:val="00BA07BB"/>
    <w:rsid w:val="00BC484E"/>
    <w:rsid w:val="00BC687E"/>
    <w:rsid w:val="00BD7016"/>
    <w:rsid w:val="00BE631E"/>
    <w:rsid w:val="00BF24B4"/>
    <w:rsid w:val="00BF673C"/>
    <w:rsid w:val="00C029AF"/>
    <w:rsid w:val="00C07D14"/>
    <w:rsid w:val="00C12C14"/>
    <w:rsid w:val="00C13788"/>
    <w:rsid w:val="00C17B63"/>
    <w:rsid w:val="00C22B20"/>
    <w:rsid w:val="00C25AD4"/>
    <w:rsid w:val="00C2689E"/>
    <w:rsid w:val="00C30D87"/>
    <w:rsid w:val="00C33576"/>
    <w:rsid w:val="00C36137"/>
    <w:rsid w:val="00C366EA"/>
    <w:rsid w:val="00C4261C"/>
    <w:rsid w:val="00C441EB"/>
    <w:rsid w:val="00C470AD"/>
    <w:rsid w:val="00C56591"/>
    <w:rsid w:val="00C61361"/>
    <w:rsid w:val="00C61B0D"/>
    <w:rsid w:val="00C64FE7"/>
    <w:rsid w:val="00C73E71"/>
    <w:rsid w:val="00C86D80"/>
    <w:rsid w:val="00C93DEA"/>
    <w:rsid w:val="00C977DC"/>
    <w:rsid w:val="00CA5086"/>
    <w:rsid w:val="00CB3E1E"/>
    <w:rsid w:val="00CB4271"/>
    <w:rsid w:val="00CC15EB"/>
    <w:rsid w:val="00CD2551"/>
    <w:rsid w:val="00CD696E"/>
    <w:rsid w:val="00CE125A"/>
    <w:rsid w:val="00CE7F5C"/>
    <w:rsid w:val="00CF1CC9"/>
    <w:rsid w:val="00CF1E9E"/>
    <w:rsid w:val="00CF6472"/>
    <w:rsid w:val="00D0138F"/>
    <w:rsid w:val="00D0163C"/>
    <w:rsid w:val="00D02C73"/>
    <w:rsid w:val="00D12BDA"/>
    <w:rsid w:val="00D135EC"/>
    <w:rsid w:val="00D16F49"/>
    <w:rsid w:val="00D261B4"/>
    <w:rsid w:val="00D261B8"/>
    <w:rsid w:val="00D32105"/>
    <w:rsid w:val="00D329BB"/>
    <w:rsid w:val="00D46A5D"/>
    <w:rsid w:val="00D472AA"/>
    <w:rsid w:val="00D61E06"/>
    <w:rsid w:val="00D75A5E"/>
    <w:rsid w:val="00D84CF6"/>
    <w:rsid w:val="00D942CB"/>
    <w:rsid w:val="00D96FE4"/>
    <w:rsid w:val="00DA13E8"/>
    <w:rsid w:val="00DC4E20"/>
    <w:rsid w:val="00DC6D67"/>
    <w:rsid w:val="00DD19E6"/>
    <w:rsid w:val="00DE0B9A"/>
    <w:rsid w:val="00DE2B51"/>
    <w:rsid w:val="00DE539E"/>
    <w:rsid w:val="00DE55B3"/>
    <w:rsid w:val="00DE6BC5"/>
    <w:rsid w:val="00DF05FA"/>
    <w:rsid w:val="00DF2DE9"/>
    <w:rsid w:val="00DF4EE9"/>
    <w:rsid w:val="00DF6731"/>
    <w:rsid w:val="00E02423"/>
    <w:rsid w:val="00E11395"/>
    <w:rsid w:val="00E176FD"/>
    <w:rsid w:val="00E25086"/>
    <w:rsid w:val="00E37E5F"/>
    <w:rsid w:val="00E40315"/>
    <w:rsid w:val="00E44628"/>
    <w:rsid w:val="00E472C3"/>
    <w:rsid w:val="00E5448C"/>
    <w:rsid w:val="00E56E83"/>
    <w:rsid w:val="00E635B5"/>
    <w:rsid w:val="00E64DA8"/>
    <w:rsid w:val="00E675A5"/>
    <w:rsid w:val="00E73088"/>
    <w:rsid w:val="00E815EF"/>
    <w:rsid w:val="00E82A52"/>
    <w:rsid w:val="00E9395B"/>
    <w:rsid w:val="00E95467"/>
    <w:rsid w:val="00E971D4"/>
    <w:rsid w:val="00EA2201"/>
    <w:rsid w:val="00EA598C"/>
    <w:rsid w:val="00EA6D5F"/>
    <w:rsid w:val="00EA7571"/>
    <w:rsid w:val="00EB1396"/>
    <w:rsid w:val="00EB2A25"/>
    <w:rsid w:val="00EB4554"/>
    <w:rsid w:val="00EB69D4"/>
    <w:rsid w:val="00EC1390"/>
    <w:rsid w:val="00ED2342"/>
    <w:rsid w:val="00ED2673"/>
    <w:rsid w:val="00EE748D"/>
    <w:rsid w:val="00EF5E61"/>
    <w:rsid w:val="00F01A4C"/>
    <w:rsid w:val="00F13BF9"/>
    <w:rsid w:val="00F17FA2"/>
    <w:rsid w:val="00F21146"/>
    <w:rsid w:val="00F2353A"/>
    <w:rsid w:val="00F24C7E"/>
    <w:rsid w:val="00F26CA7"/>
    <w:rsid w:val="00F305AA"/>
    <w:rsid w:val="00F31A3E"/>
    <w:rsid w:val="00F32C23"/>
    <w:rsid w:val="00F3786F"/>
    <w:rsid w:val="00F4392E"/>
    <w:rsid w:val="00F522B4"/>
    <w:rsid w:val="00F542DA"/>
    <w:rsid w:val="00F5654D"/>
    <w:rsid w:val="00F60CA3"/>
    <w:rsid w:val="00F6191A"/>
    <w:rsid w:val="00F61A34"/>
    <w:rsid w:val="00F67E98"/>
    <w:rsid w:val="00F70E72"/>
    <w:rsid w:val="00F73E06"/>
    <w:rsid w:val="00F77F4D"/>
    <w:rsid w:val="00F81FC9"/>
    <w:rsid w:val="00F84198"/>
    <w:rsid w:val="00F84C05"/>
    <w:rsid w:val="00F87033"/>
    <w:rsid w:val="00F93057"/>
    <w:rsid w:val="00F932E7"/>
    <w:rsid w:val="00F961C0"/>
    <w:rsid w:val="00FA0119"/>
    <w:rsid w:val="00FB138C"/>
    <w:rsid w:val="00FB6EC3"/>
    <w:rsid w:val="00FC6D9D"/>
    <w:rsid w:val="00FD4D55"/>
    <w:rsid w:val="00FD564A"/>
    <w:rsid w:val="00FE4FF2"/>
    <w:rsid w:val="00FE5B69"/>
    <w:rsid w:val="00FE7880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C5A989"/>
  <w15:docId w15:val="{AD0DE7F6-262C-4A08-B798-3D4808F6E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A3F74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character" w:customStyle="1" w:styleId="Heading2Char">
    <w:name w:val="Heading 2 Char"/>
    <w:link w:val="Heading2"/>
    <w:uiPriority w:val="9"/>
    <w:semiHidden/>
    <w:rsid w:val="00AA3F74"/>
    <w:rPr>
      <w:rFonts w:ascii="Cambria" w:eastAsia="Times New Roman" w:hAnsi="Cambria" w:cs="Times New Roman"/>
      <w:b/>
      <w:bCs/>
      <w:i/>
      <w:iCs/>
      <w:sz w:val="28"/>
      <w:szCs w:val="28"/>
      <w:lang w:val="en-GB" w:eastAsia="en-GB"/>
    </w:rPr>
  </w:style>
  <w:style w:type="character" w:customStyle="1" w:styleId="Heading3Char">
    <w:name w:val="Heading 3 Char"/>
    <w:link w:val="Heading3"/>
    <w:uiPriority w:val="9"/>
    <w:semiHidden/>
    <w:rsid w:val="00AA3F74"/>
    <w:rPr>
      <w:rFonts w:ascii="Cambria" w:eastAsia="Times New Roman" w:hAnsi="Cambria" w:cs="Times New Roman"/>
      <w:b/>
      <w:bCs/>
      <w:sz w:val="26"/>
      <w:szCs w:val="26"/>
      <w:lang w:val="en-GB" w:eastAsia="en-GB"/>
    </w:rPr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customStyle="1" w:styleId="FootnoteTextChar">
    <w:name w:val="Footnote Text Char"/>
    <w:link w:val="FootnoteText"/>
    <w:uiPriority w:val="99"/>
    <w:semiHidden/>
    <w:rsid w:val="00AA3F74"/>
    <w:rPr>
      <w:rFonts w:ascii="Arial" w:hAnsi="Arial"/>
      <w:lang w:val="en-GB" w:eastAsia="en-GB"/>
    </w:rPr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Title">
    <w:name w:val="Title"/>
    <w:basedOn w:val="Normal"/>
    <w:link w:val="TitleChar"/>
    <w:uiPriority w:val="10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character" w:customStyle="1" w:styleId="TitleChar">
    <w:name w:val="Title Char"/>
    <w:link w:val="Title"/>
    <w:uiPriority w:val="10"/>
    <w:rsid w:val="00AA3F74"/>
    <w:rPr>
      <w:rFonts w:ascii="Cambria" w:eastAsia="Times New Roman" w:hAnsi="Cambria" w:cs="Times New Roman"/>
      <w:b/>
      <w:bCs/>
      <w:kern w:val="28"/>
      <w:sz w:val="32"/>
      <w:szCs w:val="32"/>
      <w:lang w:val="en-GB" w:eastAsia="en-GB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AA3F74"/>
    <w:rPr>
      <w:rFonts w:ascii="Arial" w:hAnsi="Arial"/>
      <w:lang w:val="en-GB" w:eastAsia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A3F74"/>
    <w:rPr>
      <w:rFonts w:ascii="Arial" w:hAnsi="Arial"/>
      <w:lang w:val="en-GB" w:eastAsia="en-GB"/>
    </w:rPr>
  </w:style>
  <w:style w:type="character" w:styleId="PageNumber">
    <w:name w:val="page number"/>
    <w:uiPriority w:val="99"/>
    <w:rPr>
      <w:rFonts w:cs="Times New Roman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uiPriority w:val="22"/>
    <w:qFormat/>
    <w:rPr>
      <w:b/>
    </w:rPr>
  </w:style>
  <w:style w:type="paragraph" w:styleId="BodyText">
    <w:name w:val="Body Text"/>
    <w:basedOn w:val="Normal"/>
    <w:link w:val="BodyTextChar"/>
    <w:uiPriority w:val="99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customStyle="1" w:styleId="BodyTextChar">
    <w:name w:val="Body Text Char"/>
    <w:link w:val="BodyText"/>
    <w:uiPriority w:val="99"/>
    <w:semiHidden/>
    <w:rsid w:val="00AA3F74"/>
    <w:rPr>
      <w:rFonts w:ascii="Arial" w:hAnsi="Arial"/>
      <w:lang w:val="en-GB" w:eastAsia="en-GB"/>
    </w:rPr>
  </w:style>
  <w:style w:type="character" w:styleId="FollowedHyperlink">
    <w:name w:val="FollowedHyperlink"/>
    <w:uiPriority w:val="99"/>
    <w:rsid w:val="00F305AA"/>
    <w:rPr>
      <w:color w:val="606420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8B192F"/>
    <w:rPr>
      <w:lang w:val="en-US" w:eastAsia="en-US"/>
    </w:rPr>
  </w:style>
  <w:style w:type="character" w:customStyle="1" w:styleId="EndnoteTextChar">
    <w:name w:val="Endnote Text Char"/>
    <w:link w:val="EndnoteText"/>
    <w:uiPriority w:val="99"/>
    <w:semiHidden/>
    <w:locked/>
    <w:rsid w:val="00053B1D"/>
    <w:rPr>
      <w:rFonts w:ascii="Arial" w:hAnsi="Arial"/>
    </w:rPr>
  </w:style>
  <w:style w:type="character" w:styleId="EndnoteReference">
    <w:name w:val="endnote reference"/>
    <w:uiPriority w:val="99"/>
    <w:semiHidden/>
    <w:rsid w:val="008B192F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E9546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AA3F74"/>
    <w:rPr>
      <w:sz w:val="0"/>
      <w:szCs w:val="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102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3F74"/>
    <w:rPr>
      <w:sz w:val="0"/>
      <w:szCs w:val="0"/>
      <w:lang w:val="en-GB" w:eastAsia="en-GB"/>
    </w:rPr>
  </w:style>
  <w:style w:type="character" w:styleId="CommentReference">
    <w:name w:val="annotation reference"/>
    <w:uiPriority w:val="99"/>
    <w:rsid w:val="00373615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73615"/>
    <w:pPr>
      <w:widowControl w:val="0"/>
      <w:spacing w:before="100" w:after="100"/>
    </w:pPr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link w:val="CommentText"/>
    <w:uiPriority w:val="99"/>
    <w:locked/>
    <w:rsid w:val="0037361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512A1"/>
    <w:pPr>
      <w:widowControl/>
      <w:spacing w:before="0" w:after="240"/>
    </w:pPr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512A1"/>
    <w:rPr>
      <w:rFonts w:ascii="Arial" w:hAnsi="Arial"/>
      <w:b/>
      <w:snapToGrid w:val="0"/>
      <w:lang w:val="en-US" w:eastAsia="en-US"/>
    </w:rPr>
  </w:style>
  <w:style w:type="paragraph" w:styleId="Revision">
    <w:name w:val="Revision"/>
    <w:hidden/>
    <w:uiPriority w:val="99"/>
    <w:semiHidden/>
    <w:rsid w:val="004F0038"/>
    <w:rPr>
      <w:rFonts w:ascii="Arial" w:hAnsi="Arial"/>
      <w:lang w:val="en-GB" w:eastAsia="en-GB"/>
    </w:rPr>
  </w:style>
  <w:style w:type="paragraph" w:customStyle="1" w:styleId="Default">
    <w:name w:val="Default"/>
    <w:rsid w:val="0055281D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D4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0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54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nansije\Documents\STASA\PAYMENTS\TENDERI\TENDER%20PORTIKUS\TENDER%20PORTICUS%20-%20Eksterni%20evaluator\APPLICATION%20FORM%20Awareness%20raising%20Campaig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APPLICATION FORM Awareness raising Campaign</Template>
  <TotalTime>24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European Commission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Astra</dc:creator>
  <cp:keywords/>
  <dc:description/>
  <cp:lastModifiedBy>Proaktiv</cp:lastModifiedBy>
  <cp:revision>14</cp:revision>
  <cp:lastPrinted>2012-09-25T09:05:00Z</cp:lastPrinted>
  <dcterms:created xsi:type="dcterms:W3CDTF">2026-03-23T08:26:00Z</dcterms:created>
  <dcterms:modified xsi:type="dcterms:W3CDTF">2026-09-08T11:41:00Z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